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8CB" w:rsidRPr="00651D9C" w:rsidRDefault="009848CB" w:rsidP="006954DF">
      <w:pPr>
        <w:spacing w:after="0" w:line="240" w:lineRule="auto"/>
        <w:ind w:left="5580" w:hanging="180"/>
        <w:outlineLvl w:val="3"/>
        <w:rPr>
          <w:rFonts w:ascii="Times New Roman" w:hAnsi="Times New Roman"/>
          <w:bCs/>
          <w:sz w:val="20"/>
          <w:szCs w:val="20"/>
          <w:lang w:eastAsia="ru-RU"/>
        </w:rPr>
      </w:pPr>
      <w:r w:rsidRPr="00651D9C">
        <w:rPr>
          <w:rFonts w:ascii="Times New Roman" w:hAnsi="Times New Roman"/>
          <w:bCs/>
          <w:sz w:val="20"/>
          <w:szCs w:val="20"/>
          <w:lang w:eastAsia="ru-RU"/>
        </w:rPr>
        <w:t>Приложение №</w:t>
      </w:r>
      <w:r>
        <w:rPr>
          <w:rFonts w:ascii="Times New Roman" w:hAnsi="Times New Roman"/>
          <w:bCs/>
          <w:sz w:val="20"/>
          <w:szCs w:val="20"/>
          <w:lang w:eastAsia="ru-RU"/>
        </w:rPr>
        <w:t xml:space="preserve"> 3</w:t>
      </w:r>
    </w:p>
    <w:p w:rsidR="009848CB" w:rsidRPr="00651D9C" w:rsidRDefault="009848CB" w:rsidP="006954DF">
      <w:pPr>
        <w:spacing w:after="0" w:line="240" w:lineRule="auto"/>
        <w:ind w:left="5580" w:hanging="180"/>
        <w:outlineLvl w:val="3"/>
        <w:rPr>
          <w:rFonts w:ascii="Times New Roman" w:hAnsi="Times New Roman"/>
          <w:bCs/>
          <w:sz w:val="20"/>
          <w:szCs w:val="20"/>
          <w:lang w:eastAsia="ru-RU"/>
        </w:rPr>
      </w:pPr>
      <w:r w:rsidRPr="00651D9C">
        <w:rPr>
          <w:rFonts w:ascii="Times New Roman" w:hAnsi="Times New Roman"/>
          <w:bCs/>
          <w:sz w:val="20"/>
          <w:szCs w:val="20"/>
          <w:lang w:eastAsia="ru-RU"/>
        </w:rPr>
        <w:t>к протоколу общего собрания участников</w:t>
      </w:r>
    </w:p>
    <w:p w:rsidR="009848CB" w:rsidRPr="00651D9C" w:rsidRDefault="009848CB" w:rsidP="006954DF">
      <w:pPr>
        <w:spacing w:after="0" w:line="240" w:lineRule="auto"/>
        <w:ind w:left="5580" w:hanging="180"/>
        <w:outlineLvl w:val="3"/>
        <w:rPr>
          <w:rFonts w:ascii="Times New Roman" w:hAnsi="Times New Roman"/>
          <w:bCs/>
          <w:sz w:val="20"/>
          <w:szCs w:val="20"/>
          <w:lang w:eastAsia="ru-RU"/>
        </w:rPr>
      </w:pPr>
      <w:r w:rsidRPr="00651D9C">
        <w:rPr>
          <w:rFonts w:ascii="Times New Roman" w:hAnsi="Times New Roman"/>
          <w:bCs/>
          <w:sz w:val="20"/>
          <w:szCs w:val="20"/>
          <w:lang w:eastAsia="ru-RU"/>
        </w:rPr>
        <w:t>долевой собственности на земельный участок</w:t>
      </w:r>
    </w:p>
    <w:p w:rsidR="009848CB" w:rsidRPr="00651D9C" w:rsidRDefault="009848CB" w:rsidP="006954DF">
      <w:pPr>
        <w:spacing w:after="0" w:line="240" w:lineRule="auto"/>
        <w:ind w:left="5580" w:hanging="180"/>
        <w:outlineLvl w:val="3"/>
        <w:rPr>
          <w:rFonts w:ascii="Times New Roman" w:hAnsi="Times New Roman"/>
          <w:bCs/>
          <w:sz w:val="20"/>
          <w:szCs w:val="20"/>
          <w:lang w:eastAsia="ru-RU"/>
        </w:rPr>
      </w:pPr>
      <w:r w:rsidRPr="00651D9C">
        <w:rPr>
          <w:rFonts w:ascii="Times New Roman" w:hAnsi="Times New Roman"/>
          <w:bCs/>
          <w:sz w:val="20"/>
          <w:szCs w:val="20"/>
          <w:lang w:eastAsia="ru-RU"/>
        </w:rPr>
        <w:t>сельскохозяйственного назначения</w:t>
      </w:r>
    </w:p>
    <w:p w:rsidR="009848CB" w:rsidRPr="00651D9C" w:rsidRDefault="009848CB" w:rsidP="006954DF">
      <w:pPr>
        <w:spacing w:after="0" w:line="240" w:lineRule="auto"/>
        <w:ind w:left="5580" w:hanging="180"/>
        <w:outlineLvl w:val="3"/>
        <w:rPr>
          <w:rFonts w:ascii="Times New Roman" w:hAnsi="Times New Roman"/>
          <w:bCs/>
          <w:sz w:val="20"/>
          <w:szCs w:val="20"/>
          <w:lang w:eastAsia="ru-RU"/>
        </w:rPr>
      </w:pPr>
      <w:r w:rsidRPr="00651D9C">
        <w:rPr>
          <w:rFonts w:ascii="Times New Roman" w:hAnsi="Times New Roman"/>
          <w:bCs/>
          <w:sz w:val="20"/>
          <w:szCs w:val="20"/>
          <w:lang w:eastAsia="ru-RU"/>
        </w:rPr>
        <w:t>с кадастровым номером 26:02:101001:7</w:t>
      </w:r>
    </w:p>
    <w:p w:rsidR="009848CB" w:rsidRPr="00651D9C" w:rsidRDefault="009848CB" w:rsidP="006954DF">
      <w:pPr>
        <w:spacing w:after="0" w:line="240" w:lineRule="auto"/>
        <w:ind w:left="5580" w:hanging="180"/>
        <w:outlineLvl w:val="3"/>
        <w:rPr>
          <w:rFonts w:ascii="Times New Roman" w:hAnsi="Times New Roman"/>
          <w:bCs/>
          <w:sz w:val="20"/>
          <w:szCs w:val="20"/>
          <w:lang w:eastAsia="ru-RU"/>
        </w:rPr>
      </w:pPr>
      <w:r w:rsidRPr="00651D9C">
        <w:rPr>
          <w:rFonts w:ascii="Times New Roman" w:hAnsi="Times New Roman"/>
          <w:bCs/>
          <w:sz w:val="20"/>
          <w:szCs w:val="20"/>
          <w:lang w:eastAsia="ru-RU"/>
        </w:rPr>
        <w:t>от 20.06.2018г.</w:t>
      </w:r>
    </w:p>
    <w:p w:rsidR="009848CB" w:rsidRDefault="009848CB" w:rsidP="006954DF">
      <w:pPr>
        <w:spacing w:after="0" w:line="240" w:lineRule="auto"/>
        <w:ind w:left="5580" w:hanging="180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848CB" w:rsidRDefault="009848CB" w:rsidP="00122458">
      <w:pPr>
        <w:spacing w:after="0" w:line="240" w:lineRule="auto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848CB" w:rsidRDefault="009848CB" w:rsidP="00122458">
      <w:pPr>
        <w:spacing w:after="0" w:line="240" w:lineRule="auto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848CB" w:rsidRPr="00EC6123" w:rsidRDefault="009848CB" w:rsidP="0042715C">
      <w:pPr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ПРОЕКТ </w:t>
      </w:r>
      <w:r w:rsidRPr="00EC6123">
        <w:rPr>
          <w:rFonts w:ascii="Times New Roman" w:hAnsi="Times New Roman"/>
          <w:b/>
          <w:bCs/>
          <w:sz w:val="24"/>
          <w:szCs w:val="24"/>
          <w:lang w:eastAsia="ru-RU"/>
        </w:rPr>
        <w:t>ДОГОВОР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А</w:t>
      </w:r>
      <w:r w:rsidRPr="00EC6123">
        <w:rPr>
          <w:rFonts w:ascii="Times New Roman" w:hAnsi="Times New Roman"/>
          <w:b/>
          <w:bCs/>
          <w:sz w:val="24"/>
          <w:szCs w:val="24"/>
          <w:lang w:eastAsia="ru-RU"/>
        </w:rPr>
        <w:br/>
        <w:t>аренды земельного участка</w:t>
      </w:r>
    </w:p>
    <w:p w:rsidR="009848CB" w:rsidRPr="00EC6123" w:rsidRDefault="009848CB" w:rsidP="0042715C">
      <w:pPr>
        <w:spacing w:after="0" w:line="240" w:lineRule="auto"/>
        <w:jc w:val="center"/>
        <w:outlineLvl w:val="3"/>
        <w:rPr>
          <w:rFonts w:ascii="Times New Roman" w:hAnsi="Times New Roman"/>
          <w:bCs/>
          <w:sz w:val="24"/>
          <w:szCs w:val="24"/>
          <w:lang w:eastAsia="ru-RU"/>
        </w:rPr>
      </w:pPr>
      <w:r w:rsidRPr="00EC6123">
        <w:rPr>
          <w:rFonts w:ascii="Times New Roman" w:hAnsi="Times New Roman"/>
          <w:bCs/>
          <w:sz w:val="24"/>
          <w:szCs w:val="24"/>
          <w:lang w:eastAsia="ru-RU"/>
        </w:rPr>
        <w:t>г. Ипатово, Ставропольский край, Российская Федерация</w:t>
      </w:r>
    </w:p>
    <w:p w:rsidR="009848CB" w:rsidRPr="00EC6123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48CB" w:rsidRPr="00F672E5" w:rsidRDefault="009848CB" w:rsidP="003C2A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72E5">
        <w:rPr>
          <w:rFonts w:ascii="Times New Roman" w:hAnsi="Times New Roman"/>
          <w:sz w:val="24"/>
          <w:szCs w:val="24"/>
        </w:rPr>
        <w:t>Мы, нижеподписавшиеся, индивидуальный предприниматель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2E5">
        <w:rPr>
          <w:rFonts w:ascii="Times New Roman" w:hAnsi="Times New Roman"/>
          <w:b/>
          <w:sz w:val="24"/>
          <w:szCs w:val="24"/>
        </w:rPr>
        <w:t>Писаренко Николай Николаевич</w:t>
      </w:r>
      <w:r w:rsidRPr="00F672E5">
        <w:rPr>
          <w:rFonts w:ascii="Times New Roman" w:hAnsi="Times New Roman"/>
          <w:sz w:val="24"/>
          <w:szCs w:val="24"/>
        </w:rPr>
        <w:t>18.12.1958 года рождения, место рождения г. Ипатово, пол мужской, паспорт гражданина Российской Федерации серия 07 08 200444, выдан отделением УФМС России по Ставропольскому краю в Ипатовском районе 05.02.2009, код подразделения 260-012, зарегистрирован по адресу: Ставропольский край, Ипатовский район, г. Ипатово, ул. Орджоникидзе, дом 75, к.А, кв. 17, СНИЛС №043-524-919-46, зарегистрирован в едином государственном реестре индивидуальных предпринимателей свидетельство 26 №003565106, выданное Межрайонной ИФНС №3 по Ставропольскому краю 15.09.2009 года,ИНН 260800218000, именуемый«</w:t>
      </w:r>
      <w:r w:rsidRPr="00F672E5">
        <w:rPr>
          <w:rFonts w:ascii="Times New Roman" w:hAnsi="Times New Roman"/>
          <w:b/>
          <w:sz w:val="24"/>
          <w:szCs w:val="24"/>
        </w:rPr>
        <w:t>АРЕНДАТОР</w:t>
      </w:r>
      <w:r w:rsidRPr="00F672E5">
        <w:rPr>
          <w:rFonts w:ascii="Times New Roman" w:hAnsi="Times New Roman"/>
          <w:sz w:val="24"/>
          <w:szCs w:val="24"/>
        </w:rPr>
        <w:t xml:space="preserve">», с одной стороны </w:t>
      </w:r>
    </w:p>
    <w:p w:rsidR="009848CB" w:rsidRPr="00F672E5" w:rsidRDefault="009848CB" w:rsidP="003C2A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848CB" w:rsidRPr="00F672E5" w:rsidRDefault="009848CB" w:rsidP="00B746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72E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Заго</w:t>
      </w:r>
      <w:r w:rsidRPr="00F672E5">
        <w:rPr>
          <w:rFonts w:ascii="Times New Roman" w:hAnsi="Times New Roman"/>
          <w:b/>
          <w:sz w:val="24"/>
          <w:szCs w:val="24"/>
        </w:rPr>
        <w:t xml:space="preserve">рулько Евгений Викторович </w:t>
      </w:r>
      <w:r w:rsidRPr="00F672E5">
        <w:rPr>
          <w:rFonts w:ascii="Times New Roman" w:hAnsi="Times New Roman"/>
          <w:sz w:val="24"/>
          <w:szCs w:val="24"/>
        </w:rPr>
        <w:t xml:space="preserve"> 10.02.1970 года рождения, место рожденияг. Ипатово Ипатовского района Ставропольского края, пол мужской, паспорт гражданин</w:t>
      </w:r>
      <w:r w:rsidRPr="00F672E5">
        <w:rPr>
          <w:rFonts w:ascii="Times New Roman" w:hAnsi="Times New Roman"/>
          <w:sz w:val="24"/>
          <w:szCs w:val="24"/>
        </w:rPr>
        <w:t>а</w:t>
      </w:r>
      <w:r w:rsidRPr="00F672E5">
        <w:rPr>
          <w:rFonts w:ascii="Times New Roman" w:hAnsi="Times New Roman"/>
          <w:sz w:val="24"/>
          <w:szCs w:val="24"/>
        </w:rPr>
        <w:t>Российской Федерации серия 07 14 994260, выданный отделением №3 МРО УФМС Ро</w:t>
      </w:r>
      <w:r w:rsidRPr="00F672E5">
        <w:rPr>
          <w:rFonts w:ascii="Times New Roman" w:hAnsi="Times New Roman"/>
          <w:sz w:val="24"/>
          <w:szCs w:val="24"/>
        </w:rPr>
        <w:t>с</w:t>
      </w:r>
      <w:r w:rsidRPr="00F672E5">
        <w:rPr>
          <w:rFonts w:ascii="Times New Roman" w:hAnsi="Times New Roman"/>
          <w:sz w:val="24"/>
          <w:szCs w:val="24"/>
        </w:rPr>
        <w:t xml:space="preserve">сии  по Ставропольскому краю в г. Светлограде(с местом дислокации г. Ипатово), код подразделения 262-012, зарегистрирован по адресу: Ставропольский край, Ипатовский район, г. Ипатово, ул. Киевская, дом 21Г, страховое свидетельство №017-750-794-66, </w:t>
      </w:r>
    </w:p>
    <w:p w:rsidR="009848CB" w:rsidRPr="00F672E5" w:rsidRDefault="009848CB" w:rsidP="00B746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72E5">
        <w:rPr>
          <w:rFonts w:ascii="Times New Roman" w:hAnsi="Times New Roman"/>
          <w:b/>
          <w:sz w:val="24"/>
          <w:szCs w:val="24"/>
        </w:rPr>
        <w:t>Огрызко Андрей Алексеевич</w:t>
      </w:r>
      <w:r w:rsidRPr="00F672E5">
        <w:rPr>
          <w:rFonts w:ascii="Times New Roman" w:hAnsi="Times New Roman"/>
          <w:sz w:val="24"/>
          <w:szCs w:val="24"/>
        </w:rPr>
        <w:t xml:space="preserve"> 06.12.1967 года рождения, место рождения город Ипатово Ставропольского края, пол мужской, паспорт гражданина Российской Федерации серия 07 12 728380, выдан УФМС России по Ставропольскому краю в Ипатовском районе 24.01.2013 года, код подразделения 260-012, зарегистрирован г. Ипатово ул. Свердлова, 137А, страховое свидетельство №116-675-446-75,</w:t>
      </w:r>
    </w:p>
    <w:p w:rsidR="009848CB" w:rsidRPr="00F672E5" w:rsidRDefault="009848CB" w:rsidP="00B746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72E5">
        <w:rPr>
          <w:rFonts w:ascii="Times New Roman" w:hAnsi="Times New Roman"/>
          <w:b/>
          <w:sz w:val="24"/>
          <w:szCs w:val="24"/>
        </w:rPr>
        <w:t>Шубин Андрей Александрович</w:t>
      </w:r>
      <w:r w:rsidRPr="00F672E5">
        <w:rPr>
          <w:rFonts w:ascii="Times New Roman" w:hAnsi="Times New Roman"/>
          <w:sz w:val="24"/>
          <w:szCs w:val="24"/>
        </w:rPr>
        <w:t xml:space="preserve"> 14.02.1973 года рождения, место рождения город Ипатово Ипатовского района Ставропольского края, пол мужской, паспорт гражданина Российской </w:t>
      </w:r>
      <w:r>
        <w:rPr>
          <w:rFonts w:ascii="Times New Roman" w:hAnsi="Times New Roman"/>
          <w:sz w:val="24"/>
          <w:szCs w:val="24"/>
        </w:rPr>
        <w:t>Федерации серия 07 17 363409</w:t>
      </w:r>
      <w:r w:rsidRPr="00F672E5">
        <w:rPr>
          <w:rFonts w:ascii="Times New Roman" w:hAnsi="Times New Roman"/>
          <w:sz w:val="24"/>
          <w:szCs w:val="24"/>
        </w:rPr>
        <w:t xml:space="preserve">, выдан </w:t>
      </w:r>
      <w:r>
        <w:rPr>
          <w:rFonts w:ascii="Times New Roman" w:hAnsi="Times New Roman"/>
          <w:sz w:val="24"/>
          <w:szCs w:val="24"/>
        </w:rPr>
        <w:t>ГУ МВД России по Ставропольскому краю 03.03.2018 года, код подразделения 260-011</w:t>
      </w:r>
      <w:r w:rsidRPr="00F672E5">
        <w:rPr>
          <w:rFonts w:ascii="Times New Roman" w:hAnsi="Times New Roman"/>
          <w:sz w:val="24"/>
          <w:szCs w:val="24"/>
        </w:rPr>
        <w:t>, зарегистрирован город Ипатово ул. О</w:t>
      </w:r>
      <w:r w:rsidRPr="00F672E5">
        <w:rPr>
          <w:rFonts w:ascii="Times New Roman" w:hAnsi="Times New Roman"/>
          <w:sz w:val="24"/>
          <w:szCs w:val="24"/>
        </w:rPr>
        <w:t>к</w:t>
      </w:r>
      <w:r w:rsidRPr="00F672E5">
        <w:rPr>
          <w:rFonts w:ascii="Times New Roman" w:hAnsi="Times New Roman"/>
          <w:sz w:val="24"/>
          <w:szCs w:val="24"/>
        </w:rPr>
        <w:t>тябрьская, 26, страховое свидетельство №018-785-298-97,</w:t>
      </w:r>
    </w:p>
    <w:p w:rsidR="009848CB" w:rsidRPr="00F672E5" w:rsidRDefault="009848CB" w:rsidP="00B746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72E5">
        <w:rPr>
          <w:rFonts w:ascii="Times New Roman" w:hAnsi="Times New Roman"/>
          <w:b/>
          <w:sz w:val="24"/>
          <w:szCs w:val="24"/>
        </w:rPr>
        <w:t>Чемакос Светлана Николаевна</w:t>
      </w:r>
      <w:r w:rsidRPr="00F672E5">
        <w:rPr>
          <w:rFonts w:ascii="Times New Roman" w:hAnsi="Times New Roman"/>
          <w:sz w:val="24"/>
          <w:szCs w:val="24"/>
        </w:rPr>
        <w:t xml:space="preserve"> 07.03.1972 года рождения, место рождения город Ипатово Ипатовский район Ставропольский край, пол женский, паспорт гражданина Ро</w:t>
      </w:r>
      <w:r w:rsidRPr="00F672E5">
        <w:rPr>
          <w:rFonts w:ascii="Times New Roman" w:hAnsi="Times New Roman"/>
          <w:sz w:val="24"/>
          <w:szCs w:val="24"/>
        </w:rPr>
        <w:t>с</w:t>
      </w:r>
      <w:r w:rsidRPr="00F672E5">
        <w:rPr>
          <w:rFonts w:ascii="Times New Roman" w:hAnsi="Times New Roman"/>
          <w:sz w:val="24"/>
          <w:szCs w:val="24"/>
        </w:rPr>
        <w:t>сийской Федерации серия 39 15 203075 выдан отделением УФМС России по Ставропол</w:t>
      </w:r>
      <w:r w:rsidRPr="00F672E5">
        <w:rPr>
          <w:rFonts w:ascii="Times New Roman" w:hAnsi="Times New Roman"/>
          <w:sz w:val="24"/>
          <w:szCs w:val="24"/>
        </w:rPr>
        <w:t>ь</w:t>
      </w:r>
      <w:r w:rsidRPr="00F672E5">
        <w:rPr>
          <w:rFonts w:ascii="Times New Roman" w:hAnsi="Times New Roman"/>
          <w:sz w:val="24"/>
          <w:szCs w:val="24"/>
        </w:rPr>
        <w:t>скому краю и Карачаево-Черкесской Республике в Ипатовском районе 16.03.2017 года, код подразделения 260-012, зарегистрирована  г. Ипатово ул. Орджоникидзе 101, кв.53, страховое свидетельство № 017-062-549-26,</w:t>
      </w:r>
    </w:p>
    <w:p w:rsidR="009848CB" w:rsidRPr="00F672E5" w:rsidRDefault="009848CB" w:rsidP="00B746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72E5">
        <w:rPr>
          <w:rFonts w:ascii="Times New Roman" w:hAnsi="Times New Roman"/>
          <w:b/>
          <w:sz w:val="24"/>
          <w:szCs w:val="24"/>
        </w:rPr>
        <w:t>Неплюев Сергей Николаевич</w:t>
      </w:r>
      <w:r w:rsidRPr="00F672E5">
        <w:rPr>
          <w:rFonts w:ascii="Times New Roman" w:hAnsi="Times New Roman"/>
          <w:sz w:val="24"/>
          <w:szCs w:val="24"/>
        </w:rPr>
        <w:t xml:space="preserve"> 07.07.1971 года рождения, место рождения город Ипатово Ипатовского района Ставропольского края, пол мужской, паспорт гражданина Российской Федерации серия 07 16 194180 выдан Отделением УФМС  России по Ставр</w:t>
      </w:r>
      <w:r w:rsidRPr="00F672E5">
        <w:rPr>
          <w:rFonts w:ascii="Times New Roman" w:hAnsi="Times New Roman"/>
          <w:sz w:val="24"/>
          <w:szCs w:val="24"/>
        </w:rPr>
        <w:t>о</w:t>
      </w:r>
      <w:r w:rsidRPr="00F672E5">
        <w:rPr>
          <w:rFonts w:ascii="Times New Roman" w:hAnsi="Times New Roman"/>
          <w:sz w:val="24"/>
          <w:szCs w:val="24"/>
        </w:rPr>
        <w:t>польскому краю и Карачаево-Черкесской Республике в Ипатовском районе, код подразд</w:t>
      </w:r>
      <w:r w:rsidRPr="00F672E5">
        <w:rPr>
          <w:rFonts w:ascii="Times New Roman" w:hAnsi="Times New Roman"/>
          <w:sz w:val="24"/>
          <w:szCs w:val="24"/>
        </w:rPr>
        <w:t>е</w:t>
      </w:r>
      <w:r w:rsidRPr="00F672E5">
        <w:rPr>
          <w:rFonts w:ascii="Times New Roman" w:hAnsi="Times New Roman"/>
          <w:sz w:val="24"/>
          <w:szCs w:val="24"/>
        </w:rPr>
        <w:t>ления 260-012, зарегистрирован г. Ипатово ул. Покрышкина, 20, страховое свидетельство №011-831-560-08,</w:t>
      </w:r>
    </w:p>
    <w:p w:rsidR="009848CB" w:rsidRPr="00F672E5" w:rsidRDefault="009848CB" w:rsidP="00B746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72E5">
        <w:rPr>
          <w:rFonts w:ascii="Times New Roman" w:hAnsi="Times New Roman"/>
          <w:b/>
          <w:sz w:val="24"/>
          <w:szCs w:val="24"/>
        </w:rPr>
        <w:t>Тарасенко Иван Пантелеевич</w:t>
      </w:r>
      <w:r w:rsidRPr="00F672E5">
        <w:rPr>
          <w:rFonts w:ascii="Times New Roman" w:hAnsi="Times New Roman"/>
          <w:sz w:val="24"/>
          <w:szCs w:val="24"/>
        </w:rPr>
        <w:t xml:space="preserve"> 08.12.1952 года рождения, место рождения село Соленое Степновского района Ростовской области, пол мужской, паспорт гражданина Российской Федерации серия 07 12 690425 выдан отделением УФМС России по Ставр</w:t>
      </w:r>
      <w:r w:rsidRPr="00F672E5">
        <w:rPr>
          <w:rFonts w:ascii="Times New Roman" w:hAnsi="Times New Roman"/>
          <w:sz w:val="24"/>
          <w:szCs w:val="24"/>
        </w:rPr>
        <w:t>о</w:t>
      </w:r>
      <w:r w:rsidRPr="00F672E5">
        <w:rPr>
          <w:rFonts w:ascii="Times New Roman" w:hAnsi="Times New Roman"/>
          <w:sz w:val="24"/>
          <w:szCs w:val="24"/>
        </w:rPr>
        <w:t>польскому краю В Ипатовском районе 04.06.2012 года, код подразделения 260-012, зар</w:t>
      </w:r>
      <w:r w:rsidRPr="00F672E5">
        <w:rPr>
          <w:rFonts w:ascii="Times New Roman" w:hAnsi="Times New Roman"/>
          <w:sz w:val="24"/>
          <w:szCs w:val="24"/>
        </w:rPr>
        <w:t>е</w:t>
      </w:r>
      <w:r w:rsidRPr="00F672E5">
        <w:rPr>
          <w:rFonts w:ascii="Times New Roman" w:hAnsi="Times New Roman"/>
          <w:sz w:val="24"/>
          <w:szCs w:val="24"/>
        </w:rPr>
        <w:t>гистрирован г. Ипатово ул. Л. Толстого, 37 кв.2, страховое свидетельство 067-031-054-29,</w:t>
      </w:r>
    </w:p>
    <w:p w:rsidR="009848CB" w:rsidRPr="00F672E5" w:rsidRDefault="009848CB" w:rsidP="00B746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72E5">
        <w:rPr>
          <w:rFonts w:ascii="Times New Roman" w:hAnsi="Times New Roman"/>
          <w:b/>
          <w:sz w:val="24"/>
          <w:szCs w:val="24"/>
        </w:rPr>
        <w:t>Жильников Николай Тихонович</w:t>
      </w:r>
      <w:r w:rsidRPr="00F672E5">
        <w:rPr>
          <w:rFonts w:ascii="Times New Roman" w:hAnsi="Times New Roman"/>
          <w:sz w:val="24"/>
          <w:szCs w:val="24"/>
        </w:rPr>
        <w:t xml:space="preserve"> 10.04.1968 года рождения, место рождения г</w:t>
      </w:r>
      <w:r w:rsidRPr="00F672E5">
        <w:rPr>
          <w:rFonts w:ascii="Times New Roman" w:hAnsi="Times New Roman"/>
          <w:sz w:val="24"/>
          <w:szCs w:val="24"/>
        </w:rPr>
        <w:t>о</w:t>
      </w:r>
      <w:r w:rsidRPr="00F672E5">
        <w:rPr>
          <w:rFonts w:ascii="Times New Roman" w:hAnsi="Times New Roman"/>
          <w:sz w:val="24"/>
          <w:szCs w:val="24"/>
        </w:rPr>
        <w:t>род Ипатово Ипатовского района Ставропольского края, пол мужской, паспорт граждан</w:t>
      </w:r>
      <w:r w:rsidRPr="00F672E5">
        <w:rPr>
          <w:rFonts w:ascii="Times New Roman" w:hAnsi="Times New Roman"/>
          <w:sz w:val="24"/>
          <w:szCs w:val="24"/>
        </w:rPr>
        <w:t>и</w:t>
      </w:r>
      <w:r w:rsidRPr="00F672E5">
        <w:rPr>
          <w:rFonts w:ascii="Times New Roman" w:hAnsi="Times New Roman"/>
          <w:sz w:val="24"/>
          <w:szCs w:val="24"/>
        </w:rPr>
        <w:t>на Российской Федерации серия 07 12 729081 выдан отделением №3 МРО УФМС России по Ставропольскому краю в г. Светлограде (с местом дислокации г. Ипатово) 17.04.2013г, код подразделения 260-012, зарегистрирован г. Ипатово ул. Калинина, 266, страховое св</w:t>
      </w:r>
      <w:r w:rsidRPr="00F672E5">
        <w:rPr>
          <w:rFonts w:ascii="Times New Roman" w:hAnsi="Times New Roman"/>
          <w:sz w:val="24"/>
          <w:szCs w:val="24"/>
        </w:rPr>
        <w:t>и</w:t>
      </w:r>
      <w:r w:rsidRPr="00F672E5">
        <w:rPr>
          <w:rFonts w:ascii="Times New Roman" w:hAnsi="Times New Roman"/>
          <w:sz w:val="24"/>
          <w:szCs w:val="24"/>
        </w:rPr>
        <w:t>детельство №017-062-547-024,</w:t>
      </w:r>
    </w:p>
    <w:p w:rsidR="009848CB" w:rsidRPr="00F672E5" w:rsidRDefault="009848CB" w:rsidP="00B746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72E5">
        <w:rPr>
          <w:rFonts w:ascii="Times New Roman" w:hAnsi="Times New Roman"/>
          <w:b/>
          <w:sz w:val="24"/>
          <w:szCs w:val="24"/>
        </w:rPr>
        <w:t>Жильникова Надежда Александровна</w:t>
      </w:r>
      <w:r w:rsidRPr="00F672E5">
        <w:rPr>
          <w:rFonts w:ascii="Times New Roman" w:hAnsi="Times New Roman"/>
          <w:sz w:val="24"/>
          <w:szCs w:val="24"/>
        </w:rPr>
        <w:t xml:space="preserve"> 08.09.1972 года рождения, место рожд</w:t>
      </w:r>
      <w:r w:rsidRPr="00F672E5">
        <w:rPr>
          <w:rFonts w:ascii="Times New Roman" w:hAnsi="Times New Roman"/>
          <w:sz w:val="24"/>
          <w:szCs w:val="24"/>
        </w:rPr>
        <w:t>е</w:t>
      </w:r>
      <w:r w:rsidRPr="00F672E5">
        <w:rPr>
          <w:rFonts w:ascii="Times New Roman" w:hAnsi="Times New Roman"/>
          <w:sz w:val="24"/>
          <w:szCs w:val="24"/>
        </w:rPr>
        <w:t>ния село Федоровка 1-я, Саракташский район Оренбургская область, пол женский, па</w:t>
      </w:r>
      <w:r w:rsidRPr="00F672E5">
        <w:rPr>
          <w:rFonts w:ascii="Times New Roman" w:hAnsi="Times New Roman"/>
          <w:sz w:val="24"/>
          <w:szCs w:val="24"/>
        </w:rPr>
        <w:t>с</w:t>
      </w:r>
      <w:r w:rsidRPr="00F672E5">
        <w:rPr>
          <w:rFonts w:ascii="Times New Roman" w:hAnsi="Times New Roman"/>
          <w:sz w:val="24"/>
          <w:szCs w:val="24"/>
        </w:rPr>
        <w:t>порт гражданина Российской Федерации серия 07 17 328056 выдан отделением УФМС России по Ставропольскому краю и Карачаево-Черкесской Республике в Ипатовском ра</w:t>
      </w:r>
      <w:r w:rsidRPr="00F672E5">
        <w:rPr>
          <w:rFonts w:ascii="Times New Roman" w:hAnsi="Times New Roman"/>
          <w:sz w:val="24"/>
          <w:szCs w:val="24"/>
        </w:rPr>
        <w:t>й</w:t>
      </w:r>
      <w:r w:rsidRPr="00F672E5">
        <w:rPr>
          <w:rFonts w:ascii="Times New Roman" w:hAnsi="Times New Roman"/>
          <w:sz w:val="24"/>
          <w:szCs w:val="24"/>
        </w:rPr>
        <w:t>оне 20.09.2017 года, код подразделения 260-012, зарегистрирована г. Ипатово ул. Калин</w:t>
      </w:r>
      <w:r w:rsidRPr="00F672E5">
        <w:rPr>
          <w:rFonts w:ascii="Times New Roman" w:hAnsi="Times New Roman"/>
          <w:sz w:val="24"/>
          <w:szCs w:val="24"/>
        </w:rPr>
        <w:t>и</w:t>
      </w:r>
      <w:r w:rsidRPr="00F672E5">
        <w:rPr>
          <w:rFonts w:ascii="Times New Roman" w:hAnsi="Times New Roman"/>
          <w:sz w:val="24"/>
          <w:szCs w:val="24"/>
        </w:rPr>
        <w:t>на, 266, страховое свидетельство №089-448-026-13,</w:t>
      </w:r>
    </w:p>
    <w:p w:rsidR="009848CB" w:rsidRPr="00F672E5" w:rsidRDefault="009848CB" w:rsidP="00B746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72E5">
        <w:rPr>
          <w:rFonts w:ascii="Times New Roman" w:hAnsi="Times New Roman"/>
          <w:sz w:val="24"/>
          <w:szCs w:val="24"/>
        </w:rPr>
        <w:t>именуемые в дальнейшем «</w:t>
      </w:r>
      <w:r w:rsidRPr="00F672E5">
        <w:rPr>
          <w:rFonts w:ascii="Times New Roman" w:hAnsi="Times New Roman"/>
          <w:b/>
          <w:sz w:val="24"/>
          <w:szCs w:val="24"/>
        </w:rPr>
        <w:t>Арендодатели</w:t>
      </w:r>
      <w:r w:rsidRPr="00F672E5">
        <w:rPr>
          <w:rFonts w:ascii="Times New Roman" w:hAnsi="Times New Roman"/>
          <w:sz w:val="24"/>
          <w:szCs w:val="24"/>
        </w:rPr>
        <w:t xml:space="preserve">», с другой стороны </w:t>
      </w:r>
    </w:p>
    <w:p w:rsidR="009848CB" w:rsidRPr="00F672E5" w:rsidRDefault="009848CB" w:rsidP="003C2A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848CB" w:rsidRPr="00F672E5" w:rsidRDefault="009848CB" w:rsidP="003C2A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72E5">
        <w:rPr>
          <w:rFonts w:ascii="Times New Roman" w:hAnsi="Times New Roman"/>
          <w:sz w:val="24"/>
          <w:szCs w:val="24"/>
        </w:rPr>
        <w:t>заключили настоящий договор о нижеследующем: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F672E5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Арендодатели  передали а арендатор принял в </w:t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 xml:space="preserve">аренду </w:t>
      </w:r>
      <w:r w:rsidRPr="00F672E5">
        <w:rPr>
          <w:rFonts w:ascii="Times New Roman" w:hAnsi="Times New Roman"/>
          <w:sz w:val="24"/>
          <w:szCs w:val="24"/>
          <w:lang w:eastAsia="ru-RU"/>
        </w:rPr>
        <w:t>земельный участок с кадастровым номером 26:02:101001:0007, площадью 856 000.00кв.м, категория земель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72E5"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72E5">
        <w:rPr>
          <w:rFonts w:ascii="Times New Roman" w:hAnsi="Times New Roman"/>
          <w:sz w:val="24"/>
          <w:szCs w:val="24"/>
          <w:lang w:eastAsia="ru-RU"/>
        </w:rPr>
        <w:t>земли сельхо</w:t>
      </w:r>
      <w:r w:rsidRPr="00F672E5">
        <w:rPr>
          <w:rFonts w:ascii="Times New Roman" w:hAnsi="Times New Roman"/>
          <w:sz w:val="24"/>
          <w:szCs w:val="24"/>
          <w:lang w:eastAsia="ru-RU"/>
        </w:rPr>
        <w:t>з</w:t>
      </w:r>
      <w:r w:rsidRPr="00F672E5">
        <w:rPr>
          <w:rFonts w:ascii="Times New Roman" w:hAnsi="Times New Roman"/>
          <w:sz w:val="24"/>
          <w:szCs w:val="24"/>
          <w:lang w:eastAsia="ru-RU"/>
        </w:rPr>
        <w:t>назначения, для сельскохозяйственного производства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72E5">
        <w:rPr>
          <w:rFonts w:ascii="Times New Roman" w:hAnsi="Times New Roman"/>
          <w:sz w:val="24"/>
          <w:szCs w:val="24"/>
          <w:lang w:eastAsia="ru-RU"/>
        </w:rPr>
        <w:t>местоположение: участок находится примерно в 8200м по направлению на северо-запад от ориентира жилой дом, расположе</w:t>
      </w:r>
      <w:r w:rsidRPr="00F672E5">
        <w:rPr>
          <w:rFonts w:ascii="Times New Roman" w:hAnsi="Times New Roman"/>
          <w:sz w:val="24"/>
          <w:szCs w:val="24"/>
          <w:lang w:eastAsia="ru-RU"/>
        </w:rPr>
        <w:t>н</w:t>
      </w:r>
      <w:r w:rsidRPr="00F672E5">
        <w:rPr>
          <w:rFonts w:ascii="Times New Roman" w:hAnsi="Times New Roman"/>
          <w:sz w:val="24"/>
          <w:szCs w:val="24"/>
          <w:lang w:eastAsia="ru-RU"/>
        </w:rPr>
        <w:t>ного за пределами участка, адрес ориентира: ул. Степная,19, поселок Виноделенский, Ипатовский район, Ставропольский край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72E5">
        <w:rPr>
          <w:rFonts w:ascii="Times New Roman" w:hAnsi="Times New Roman"/>
          <w:sz w:val="24"/>
          <w:szCs w:val="24"/>
          <w:lang w:eastAsia="ru-RU"/>
        </w:rPr>
        <w:t>и обязался уплатить предусмотренную насто</w:t>
      </w:r>
      <w:r w:rsidRPr="00F672E5">
        <w:rPr>
          <w:rFonts w:ascii="Times New Roman" w:hAnsi="Times New Roman"/>
          <w:sz w:val="24"/>
          <w:szCs w:val="24"/>
          <w:lang w:eastAsia="ru-RU"/>
        </w:rPr>
        <w:t>я</w:t>
      </w:r>
      <w:r w:rsidRPr="00F672E5">
        <w:rPr>
          <w:rFonts w:ascii="Times New Roman" w:hAnsi="Times New Roman"/>
          <w:sz w:val="24"/>
          <w:szCs w:val="24"/>
          <w:lang w:eastAsia="ru-RU"/>
        </w:rPr>
        <w:t>щим договором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72E5">
        <w:rPr>
          <w:rFonts w:ascii="Times New Roman" w:hAnsi="Times New Roman"/>
          <w:sz w:val="24"/>
          <w:szCs w:val="24"/>
          <w:lang w:eastAsia="ru-RU"/>
        </w:rPr>
        <w:t>арендную плату.</w:t>
      </w:r>
    </w:p>
    <w:p w:rsidR="009848CB" w:rsidRPr="00F672E5" w:rsidRDefault="009848CB" w:rsidP="000D3207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b/>
          <w:bCs/>
          <w:sz w:val="24"/>
          <w:szCs w:val="24"/>
          <w:lang w:eastAsia="ru-RU"/>
        </w:rPr>
        <w:t>2.</w:t>
      </w:r>
      <w:r w:rsidRPr="00F672E5">
        <w:rPr>
          <w:rFonts w:ascii="Times New Roman" w:hAnsi="Times New Roman"/>
          <w:sz w:val="24"/>
          <w:szCs w:val="24"/>
          <w:lang w:eastAsia="ru-RU"/>
        </w:rPr>
        <w:t>Указанный</w:t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земельный участок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672E5">
        <w:rPr>
          <w:rFonts w:ascii="Times New Roman" w:hAnsi="Times New Roman"/>
          <w:sz w:val="24"/>
          <w:szCs w:val="24"/>
          <w:lang w:eastAsia="ru-RU"/>
        </w:rPr>
        <w:t>принадлежит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Арендодателям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672E5">
        <w:rPr>
          <w:rFonts w:ascii="Times New Roman" w:hAnsi="Times New Roman"/>
          <w:sz w:val="24"/>
          <w:szCs w:val="24"/>
          <w:lang w:eastAsia="ru-RU"/>
        </w:rPr>
        <w:t>на праве общей дол</w:t>
      </w:r>
      <w:r w:rsidRPr="00F672E5">
        <w:rPr>
          <w:rFonts w:ascii="Times New Roman" w:hAnsi="Times New Roman"/>
          <w:sz w:val="24"/>
          <w:szCs w:val="24"/>
          <w:lang w:eastAsia="ru-RU"/>
        </w:rPr>
        <w:t>е</w:t>
      </w:r>
      <w:r w:rsidRPr="00F672E5">
        <w:rPr>
          <w:rFonts w:ascii="Times New Roman" w:hAnsi="Times New Roman"/>
          <w:sz w:val="24"/>
          <w:szCs w:val="24"/>
          <w:lang w:eastAsia="ru-RU"/>
        </w:rPr>
        <w:t>вой собственности:</w:t>
      </w:r>
    </w:p>
    <w:p w:rsidR="009848CB" w:rsidRPr="00F672E5" w:rsidRDefault="009848CB" w:rsidP="000D3207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ab/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1\8 доля в праве Загорулько Евгению Викторовичу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 на основании протокола общего собрания от 04.03.1994 года, свидетельство о праве на наследство по закону от 05.11.2003 года выдано нотариусом по Ипатовскому районному нотариальному округу Ставропольского края Колесниковой В.И. реестр №13773. Соглашение об определении долей в праве общей долевой собственности на земельный участок для сельскохозяйс</w:t>
      </w:r>
      <w:r w:rsidRPr="00F672E5">
        <w:rPr>
          <w:rFonts w:ascii="Times New Roman" w:hAnsi="Times New Roman"/>
          <w:sz w:val="24"/>
          <w:szCs w:val="24"/>
          <w:lang w:eastAsia="ru-RU"/>
        </w:rPr>
        <w:t>т</w:t>
      </w:r>
      <w:r w:rsidRPr="00F672E5">
        <w:rPr>
          <w:rFonts w:ascii="Times New Roman" w:hAnsi="Times New Roman"/>
          <w:sz w:val="24"/>
          <w:szCs w:val="24"/>
          <w:lang w:eastAsia="ru-RU"/>
        </w:rPr>
        <w:t>венного производства из земель сельскохозяйственного назначения от 06.10.2005 года. О чем в Едином государственном реестре прав на недвижимое имущество и сделок с ним 07.11.2005 года сделана запись регистрации №26-26-02\008\2005-69 и выдано св</w:t>
      </w:r>
      <w:r w:rsidRPr="00F672E5">
        <w:rPr>
          <w:rFonts w:ascii="Times New Roman" w:hAnsi="Times New Roman"/>
          <w:sz w:val="24"/>
          <w:szCs w:val="24"/>
          <w:lang w:eastAsia="ru-RU"/>
        </w:rPr>
        <w:t>и</w:t>
      </w:r>
      <w:r w:rsidRPr="00F672E5">
        <w:rPr>
          <w:rFonts w:ascii="Times New Roman" w:hAnsi="Times New Roman"/>
          <w:sz w:val="24"/>
          <w:szCs w:val="24"/>
          <w:lang w:eastAsia="ru-RU"/>
        </w:rPr>
        <w:t>детельство о государственной регистрации права 26 АЕ №018590 от 05.04.2007 года.</w:t>
      </w:r>
    </w:p>
    <w:p w:rsidR="009848CB" w:rsidRPr="00F672E5" w:rsidRDefault="009848CB" w:rsidP="000D3207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ab/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1\8 доля в праве Огрызко Андрею Алексеевичу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 на основании протокола о</w:t>
      </w:r>
      <w:r w:rsidRPr="00F672E5">
        <w:rPr>
          <w:rFonts w:ascii="Times New Roman" w:hAnsi="Times New Roman"/>
          <w:sz w:val="24"/>
          <w:szCs w:val="24"/>
          <w:lang w:eastAsia="ru-RU"/>
        </w:rPr>
        <w:t>б</w:t>
      </w:r>
      <w:r w:rsidRPr="00F672E5">
        <w:rPr>
          <w:rFonts w:ascii="Times New Roman" w:hAnsi="Times New Roman"/>
          <w:sz w:val="24"/>
          <w:szCs w:val="24"/>
          <w:lang w:eastAsia="ru-RU"/>
        </w:rPr>
        <w:t>щего собрания от 04.03.1994 года, Постановления главы Администрации Ипатовского района Ставропольского края №539 от 16.11.94года,  №204 от 27.06.02 года, соглаш</w:t>
      </w:r>
      <w:r w:rsidRPr="00F672E5">
        <w:rPr>
          <w:rFonts w:ascii="Times New Roman" w:hAnsi="Times New Roman"/>
          <w:sz w:val="24"/>
          <w:szCs w:val="24"/>
          <w:lang w:eastAsia="ru-RU"/>
        </w:rPr>
        <w:t>е</w:t>
      </w:r>
      <w:r w:rsidRPr="00F672E5">
        <w:rPr>
          <w:rFonts w:ascii="Times New Roman" w:hAnsi="Times New Roman"/>
          <w:sz w:val="24"/>
          <w:szCs w:val="24"/>
          <w:lang w:eastAsia="ru-RU"/>
        </w:rPr>
        <w:t>ние об определении долей в праве общей долевой собственности на земельный участок для сельскохозяйственного производства из земель сельскохозяйственного назначения от 06.10.2005 года. Свидетельства на право собственности на землю №694526. О чем в Едином государственном реестре прав на недвижимое имущество и сделок с ним 07.11.2005 года сделана запись регистрации №26-26-02\008\2005-69 и выдано свид</w:t>
      </w:r>
      <w:r w:rsidRPr="00F672E5">
        <w:rPr>
          <w:rFonts w:ascii="Times New Roman" w:hAnsi="Times New Roman"/>
          <w:sz w:val="24"/>
          <w:szCs w:val="24"/>
          <w:lang w:eastAsia="ru-RU"/>
        </w:rPr>
        <w:t>е</w:t>
      </w:r>
      <w:r w:rsidRPr="00F672E5">
        <w:rPr>
          <w:rFonts w:ascii="Times New Roman" w:hAnsi="Times New Roman"/>
          <w:sz w:val="24"/>
          <w:szCs w:val="24"/>
          <w:lang w:eastAsia="ru-RU"/>
        </w:rPr>
        <w:t>тельство о государственной регистрации права 26 АЕ №018595 от 05.04.2007 года.</w:t>
      </w:r>
    </w:p>
    <w:p w:rsidR="009848CB" w:rsidRPr="00F672E5" w:rsidRDefault="009848CB" w:rsidP="000D3207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ab/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1\8 доля в праве Шубину Андрею Александровичу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 на основании протокола общего собрания от 04.03.1994 года, Постановления главы Администрации Ипатовск</w:t>
      </w:r>
      <w:r w:rsidRPr="00F672E5">
        <w:rPr>
          <w:rFonts w:ascii="Times New Roman" w:hAnsi="Times New Roman"/>
          <w:sz w:val="24"/>
          <w:szCs w:val="24"/>
          <w:lang w:eastAsia="ru-RU"/>
        </w:rPr>
        <w:t>о</w:t>
      </w:r>
      <w:r w:rsidRPr="00F672E5">
        <w:rPr>
          <w:rFonts w:ascii="Times New Roman" w:hAnsi="Times New Roman"/>
          <w:sz w:val="24"/>
          <w:szCs w:val="24"/>
          <w:lang w:eastAsia="ru-RU"/>
        </w:rPr>
        <w:t>го района №539 от 16.11.94 года,  №204 от 27.06.02 года, соглашение об определении долей в праве общей долевой собственности на земельный участок для сельскохозяйс</w:t>
      </w:r>
      <w:r w:rsidRPr="00F672E5">
        <w:rPr>
          <w:rFonts w:ascii="Times New Roman" w:hAnsi="Times New Roman"/>
          <w:sz w:val="24"/>
          <w:szCs w:val="24"/>
          <w:lang w:eastAsia="ru-RU"/>
        </w:rPr>
        <w:t>т</w:t>
      </w:r>
      <w:r w:rsidRPr="00F672E5">
        <w:rPr>
          <w:rFonts w:ascii="Times New Roman" w:hAnsi="Times New Roman"/>
          <w:sz w:val="24"/>
          <w:szCs w:val="24"/>
          <w:lang w:eastAsia="ru-RU"/>
        </w:rPr>
        <w:t>венного производства из земель сельскохозяйственного назначения от 06.10.2005 года. Свидетельство на право собственности на землю №598390 от 06.09.1996 года, выданное комитетом по земельным ресурсам и землеустройству Ипатовского района. О чем в Едином государственном реестре прав на недвижимое имущество и сделок с ним 07.11.2005 года сделана запись регистрации №26-26-02\008\2005-69 и выдано свид</w:t>
      </w:r>
      <w:r w:rsidRPr="00F672E5">
        <w:rPr>
          <w:rFonts w:ascii="Times New Roman" w:hAnsi="Times New Roman"/>
          <w:sz w:val="24"/>
          <w:szCs w:val="24"/>
          <w:lang w:eastAsia="ru-RU"/>
        </w:rPr>
        <w:t>е</w:t>
      </w:r>
      <w:r w:rsidRPr="00F672E5">
        <w:rPr>
          <w:rFonts w:ascii="Times New Roman" w:hAnsi="Times New Roman"/>
          <w:sz w:val="24"/>
          <w:szCs w:val="24"/>
          <w:lang w:eastAsia="ru-RU"/>
        </w:rPr>
        <w:t>тельство о государственной регистрации права 26 АЕ№018592 от 05.04.2007 года.</w:t>
      </w:r>
    </w:p>
    <w:p w:rsidR="009848CB" w:rsidRPr="00F672E5" w:rsidRDefault="009848CB" w:rsidP="000D3207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ab/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1\8 доля в праве Чемакос Светлане Николаевне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 на основании протокола о</w:t>
      </w:r>
      <w:r w:rsidRPr="00F672E5">
        <w:rPr>
          <w:rFonts w:ascii="Times New Roman" w:hAnsi="Times New Roman"/>
          <w:sz w:val="24"/>
          <w:szCs w:val="24"/>
          <w:lang w:eastAsia="ru-RU"/>
        </w:rPr>
        <w:t>б</w:t>
      </w:r>
      <w:r w:rsidRPr="00F672E5">
        <w:rPr>
          <w:rFonts w:ascii="Times New Roman" w:hAnsi="Times New Roman"/>
          <w:sz w:val="24"/>
          <w:szCs w:val="24"/>
          <w:lang w:eastAsia="ru-RU"/>
        </w:rPr>
        <w:t>щего собрания от 04.03.1994 года, Постановления главы Администрации Ипатовского района №539 от 16.11.94 года,  №204 от 27.06.02 года, соглашение об определении д</w:t>
      </w:r>
      <w:r w:rsidRPr="00F672E5">
        <w:rPr>
          <w:rFonts w:ascii="Times New Roman" w:hAnsi="Times New Roman"/>
          <w:sz w:val="24"/>
          <w:szCs w:val="24"/>
          <w:lang w:eastAsia="ru-RU"/>
        </w:rPr>
        <w:t>о</w:t>
      </w:r>
      <w:r w:rsidRPr="00F672E5">
        <w:rPr>
          <w:rFonts w:ascii="Times New Roman" w:hAnsi="Times New Roman"/>
          <w:sz w:val="24"/>
          <w:szCs w:val="24"/>
          <w:lang w:eastAsia="ru-RU"/>
        </w:rPr>
        <w:t>лей в праве общей долевой собственности на земельный участок для сельскохозяйс</w:t>
      </w:r>
      <w:r w:rsidRPr="00F672E5">
        <w:rPr>
          <w:rFonts w:ascii="Times New Roman" w:hAnsi="Times New Roman"/>
          <w:sz w:val="24"/>
          <w:szCs w:val="24"/>
          <w:lang w:eastAsia="ru-RU"/>
        </w:rPr>
        <w:t>т</w:t>
      </w:r>
      <w:r w:rsidRPr="00F672E5">
        <w:rPr>
          <w:rFonts w:ascii="Times New Roman" w:hAnsi="Times New Roman"/>
          <w:sz w:val="24"/>
          <w:szCs w:val="24"/>
          <w:lang w:eastAsia="ru-RU"/>
        </w:rPr>
        <w:t>венного производства из земель сельскохозяйственного назначения от 06.10.2005 года. Свидетельство на право собственности на землю №598130 от 28.08.1996 года, выданное комитетом по земельным ресурсам и землеустройству Ипатовского района. О чем в Едином государственном реестре прав на недвижимое имущество и сделок с ним 07.11.2005 года сделана запись регистрации №26-26-02\008\2005-69 и выдано свид</w:t>
      </w:r>
      <w:r w:rsidRPr="00F672E5">
        <w:rPr>
          <w:rFonts w:ascii="Times New Roman" w:hAnsi="Times New Roman"/>
          <w:sz w:val="24"/>
          <w:szCs w:val="24"/>
          <w:lang w:eastAsia="ru-RU"/>
        </w:rPr>
        <w:t>е</w:t>
      </w:r>
      <w:r w:rsidRPr="00F672E5">
        <w:rPr>
          <w:rFonts w:ascii="Times New Roman" w:hAnsi="Times New Roman"/>
          <w:sz w:val="24"/>
          <w:szCs w:val="24"/>
          <w:lang w:eastAsia="ru-RU"/>
        </w:rPr>
        <w:t>тельство о государственной регистрации права 26 АЕ №018591 от 05.04.2007 года.</w:t>
      </w:r>
    </w:p>
    <w:p w:rsidR="009848CB" w:rsidRPr="00F672E5" w:rsidRDefault="009848CB" w:rsidP="000D3207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ab/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1\8 доля в праве Неплюеву Сергею Николаевичу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 на основании протокола о</w:t>
      </w:r>
      <w:r w:rsidRPr="00F672E5">
        <w:rPr>
          <w:rFonts w:ascii="Times New Roman" w:hAnsi="Times New Roman"/>
          <w:sz w:val="24"/>
          <w:szCs w:val="24"/>
          <w:lang w:eastAsia="ru-RU"/>
        </w:rPr>
        <w:t>б</w:t>
      </w:r>
      <w:r w:rsidRPr="00F672E5">
        <w:rPr>
          <w:rFonts w:ascii="Times New Roman" w:hAnsi="Times New Roman"/>
          <w:sz w:val="24"/>
          <w:szCs w:val="24"/>
          <w:lang w:eastAsia="ru-RU"/>
        </w:rPr>
        <w:t>щего собрания от 04.03.1994 года, Постановления главы Администрации Ипатовского района №539 от 16.11.94 года,  №204 от 27.06.02 года, соглашение об определении д</w:t>
      </w:r>
      <w:r w:rsidRPr="00F672E5">
        <w:rPr>
          <w:rFonts w:ascii="Times New Roman" w:hAnsi="Times New Roman"/>
          <w:sz w:val="24"/>
          <w:szCs w:val="24"/>
          <w:lang w:eastAsia="ru-RU"/>
        </w:rPr>
        <w:t>о</w:t>
      </w:r>
      <w:r w:rsidRPr="00F672E5">
        <w:rPr>
          <w:rFonts w:ascii="Times New Roman" w:hAnsi="Times New Roman"/>
          <w:sz w:val="24"/>
          <w:szCs w:val="24"/>
          <w:lang w:eastAsia="ru-RU"/>
        </w:rPr>
        <w:t>лей в праве общей долевой собственности на земельный участок для сельскохозяйс</w:t>
      </w:r>
      <w:r w:rsidRPr="00F672E5">
        <w:rPr>
          <w:rFonts w:ascii="Times New Roman" w:hAnsi="Times New Roman"/>
          <w:sz w:val="24"/>
          <w:szCs w:val="24"/>
          <w:lang w:eastAsia="ru-RU"/>
        </w:rPr>
        <w:t>т</w:t>
      </w:r>
      <w:r w:rsidRPr="00F672E5">
        <w:rPr>
          <w:rFonts w:ascii="Times New Roman" w:hAnsi="Times New Roman"/>
          <w:sz w:val="24"/>
          <w:szCs w:val="24"/>
          <w:lang w:eastAsia="ru-RU"/>
        </w:rPr>
        <w:t>венного производства из земель сельскохозяйственного назначения от 06.10.2005 года. Свидетельство на право собственности на землю №598100 от 21.08.1996 года, выданное комитетом по земельным ресурсам и землеустройству Ипатовского района. О чем в Едином государственном реестре прав на недвижимое имущество и сделок с ним 07.11.2005 года сделана запись регистрации №26-26-02\008\2005-69 и выдано свид</w:t>
      </w:r>
      <w:r w:rsidRPr="00F672E5">
        <w:rPr>
          <w:rFonts w:ascii="Times New Roman" w:hAnsi="Times New Roman"/>
          <w:sz w:val="24"/>
          <w:szCs w:val="24"/>
          <w:lang w:eastAsia="ru-RU"/>
        </w:rPr>
        <w:t>е</w:t>
      </w:r>
      <w:r w:rsidRPr="00F672E5">
        <w:rPr>
          <w:rFonts w:ascii="Times New Roman" w:hAnsi="Times New Roman"/>
          <w:sz w:val="24"/>
          <w:szCs w:val="24"/>
          <w:lang w:eastAsia="ru-RU"/>
        </w:rPr>
        <w:t>тельство о государственной регистрации права 26 АЕ №018593 от 05.04.2007 года.</w:t>
      </w:r>
    </w:p>
    <w:p w:rsidR="009848CB" w:rsidRPr="00F672E5" w:rsidRDefault="009848CB" w:rsidP="000D3207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ab/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1\8 доля в праве Тарасенко Ивану Пантелеевичу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 на основании протокола о</w:t>
      </w:r>
      <w:r w:rsidRPr="00F672E5">
        <w:rPr>
          <w:rFonts w:ascii="Times New Roman" w:hAnsi="Times New Roman"/>
          <w:sz w:val="24"/>
          <w:szCs w:val="24"/>
          <w:lang w:eastAsia="ru-RU"/>
        </w:rPr>
        <w:t>б</w:t>
      </w:r>
      <w:r w:rsidRPr="00F672E5">
        <w:rPr>
          <w:rFonts w:ascii="Times New Roman" w:hAnsi="Times New Roman"/>
          <w:sz w:val="24"/>
          <w:szCs w:val="24"/>
          <w:lang w:eastAsia="ru-RU"/>
        </w:rPr>
        <w:t>щего собрания от 04.03.1994 года, Постановления главы Администрации Ипатовского района №539 от 16.11.94 года,  №204 от 27.06.02 года, соглашение об определении д</w:t>
      </w:r>
      <w:r w:rsidRPr="00F672E5">
        <w:rPr>
          <w:rFonts w:ascii="Times New Roman" w:hAnsi="Times New Roman"/>
          <w:sz w:val="24"/>
          <w:szCs w:val="24"/>
          <w:lang w:eastAsia="ru-RU"/>
        </w:rPr>
        <w:t>о</w:t>
      </w:r>
      <w:r w:rsidRPr="00F672E5">
        <w:rPr>
          <w:rFonts w:ascii="Times New Roman" w:hAnsi="Times New Roman"/>
          <w:sz w:val="24"/>
          <w:szCs w:val="24"/>
          <w:lang w:eastAsia="ru-RU"/>
        </w:rPr>
        <w:t>лей в праве общей долевой собственности на земельный участок для сельскохозяйс</w:t>
      </w:r>
      <w:r w:rsidRPr="00F672E5">
        <w:rPr>
          <w:rFonts w:ascii="Times New Roman" w:hAnsi="Times New Roman"/>
          <w:sz w:val="24"/>
          <w:szCs w:val="24"/>
          <w:lang w:eastAsia="ru-RU"/>
        </w:rPr>
        <w:t>т</w:t>
      </w:r>
      <w:r w:rsidRPr="00F672E5">
        <w:rPr>
          <w:rFonts w:ascii="Times New Roman" w:hAnsi="Times New Roman"/>
          <w:sz w:val="24"/>
          <w:szCs w:val="24"/>
          <w:lang w:eastAsia="ru-RU"/>
        </w:rPr>
        <w:t>венного производства из земель сельскохозяйственного назначения от 06.10.2005 года. Свидетельство на право собственности на землю №512361 от 29.05.1996 года, выданное комитетом по земельным ресурсам и землеустройству Ипатовского района. О чем в Едином государственном реестре прав на недвижимое имущество и сделок с ним 07.11.2005 года сделана запись регистрации №26-26-02\008\2005-69 и выдано свид</w:t>
      </w:r>
      <w:r w:rsidRPr="00F672E5">
        <w:rPr>
          <w:rFonts w:ascii="Times New Roman" w:hAnsi="Times New Roman"/>
          <w:sz w:val="24"/>
          <w:szCs w:val="24"/>
          <w:lang w:eastAsia="ru-RU"/>
        </w:rPr>
        <w:t>е</w:t>
      </w:r>
      <w:r w:rsidRPr="00F672E5">
        <w:rPr>
          <w:rFonts w:ascii="Times New Roman" w:hAnsi="Times New Roman"/>
          <w:sz w:val="24"/>
          <w:szCs w:val="24"/>
          <w:lang w:eastAsia="ru-RU"/>
        </w:rPr>
        <w:t>тельство о государственной регистрации права 26 АЕ №018594 от 05.04.2007 года.</w:t>
      </w:r>
    </w:p>
    <w:p w:rsidR="009848CB" w:rsidRPr="00F672E5" w:rsidRDefault="009848CB" w:rsidP="000D3207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ab/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1\8 доля в праве Жильниковой Надежде Александровне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 на основаниипрот</w:t>
      </w:r>
      <w:r w:rsidRPr="00F672E5">
        <w:rPr>
          <w:rFonts w:ascii="Times New Roman" w:hAnsi="Times New Roman"/>
          <w:sz w:val="24"/>
          <w:szCs w:val="24"/>
          <w:lang w:eastAsia="ru-RU"/>
        </w:rPr>
        <w:t>о</w:t>
      </w:r>
      <w:r w:rsidRPr="00F672E5">
        <w:rPr>
          <w:rFonts w:ascii="Times New Roman" w:hAnsi="Times New Roman"/>
          <w:sz w:val="24"/>
          <w:szCs w:val="24"/>
          <w:lang w:eastAsia="ru-RU"/>
        </w:rPr>
        <w:t>кола общего собрания от 04.03.1994 года, Постановления главы Администрации Ип</w:t>
      </w:r>
      <w:r w:rsidRPr="00F672E5">
        <w:rPr>
          <w:rFonts w:ascii="Times New Roman" w:hAnsi="Times New Roman"/>
          <w:sz w:val="24"/>
          <w:szCs w:val="24"/>
          <w:lang w:eastAsia="ru-RU"/>
        </w:rPr>
        <w:t>а</w:t>
      </w:r>
      <w:r w:rsidRPr="00F672E5">
        <w:rPr>
          <w:rFonts w:ascii="Times New Roman" w:hAnsi="Times New Roman"/>
          <w:sz w:val="24"/>
          <w:szCs w:val="24"/>
          <w:lang w:eastAsia="ru-RU"/>
        </w:rPr>
        <w:t>товского района №539 от 16.11.94 года, №204 от 27.06.02 года, соглашение об опред</w:t>
      </w:r>
      <w:r w:rsidRPr="00F672E5">
        <w:rPr>
          <w:rFonts w:ascii="Times New Roman" w:hAnsi="Times New Roman"/>
          <w:sz w:val="24"/>
          <w:szCs w:val="24"/>
          <w:lang w:eastAsia="ru-RU"/>
        </w:rPr>
        <w:t>е</w:t>
      </w:r>
      <w:r w:rsidRPr="00F672E5">
        <w:rPr>
          <w:rFonts w:ascii="Times New Roman" w:hAnsi="Times New Roman"/>
          <w:sz w:val="24"/>
          <w:szCs w:val="24"/>
          <w:lang w:eastAsia="ru-RU"/>
        </w:rPr>
        <w:t>лении долей в праве общей долевой собственности на земельный участок для сельск</w:t>
      </w:r>
      <w:r w:rsidRPr="00F672E5">
        <w:rPr>
          <w:rFonts w:ascii="Times New Roman" w:hAnsi="Times New Roman"/>
          <w:sz w:val="24"/>
          <w:szCs w:val="24"/>
          <w:lang w:eastAsia="ru-RU"/>
        </w:rPr>
        <w:t>о</w:t>
      </w:r>
      <w:r w:rsidRPr="00F672E5">
        <w:rPr>
          <w:rFonts w:ascii="Times New Roman" w:hAnsi="Times New Roman"/>
          <w:sz w:val="24"/>
          <w:szCs w:val="24"/>
          <w:lang w:eastAsia="ru-RU"/>
        </w:rPr>
        <w:t>хозяйственного производства из земель сельскохозяйственного назначения от 06.10.2005 года. Свидетельство на право собственности на землю №106007 от 29.05.1996 года, выданное комитетом по земельным ресурсам и землеустройству Ип</w:t>
      </w:r>
      <w:r w:rsidRPr="00F672E5">
        <w:rPr>
          <w:rFonts w:ascii="Times New Roman" w:hAnsi="Times New Roman"/>
          <w:sz w:val="24"/>
          <w:szCs w:val="24"/>
          <w:lang w:eastAsia="ru-RU"/>
        </w:rPr>
        <w:t>а</w:t>
      </w:r>
      <w:r w:rsidRPr="00F672E5">
        <w:rPr>
          <w:rFonts w:ascii="Times New Roman" w:hAnsi="Times New Roman"/>
          <w:sz w:val="24"/>
          <w:szCs w:val="24"/>
          <w:lang w:eastAsia="ru-RU"/>
        </w:rPr>
        <w:t>товского района. О чем в Едином государственном реестре прав на недвижимое им</w:t>
      </w:r>
      <w:r w:rsidRPr="00F672E5">
        <w:rPr>
          <w:rFonts w:ascii="Times New Roman" w:hAnsi="Times New Roman"/>
          <w:sz w:val="24"/>
          <w:szCs w:val="24"/>
          <w:lang w:eastAsia="ru-RU"/>
        </w:rPr>
        <w:t>у</w:t>
      </w:r>
      <w:r w:rsidRPr="00F672E5">
        <w:rPr>
          <w:rFonts w:ascii="Times New Roman" w:hAnsi="Times New Roman"/>
          <w:sz w:val="24"/>
          <w:szCs w:val="24"/>
          <w:lang w:eastAsia="ru-RU"/>
        </w:rPr>
        <w:t>щество и сделок с ним 07.11.2005 года сделана запись регистрации №26-26-02\008\2005-69 и выдано свидетельство о государственной регистрации права 26 АЕ №018596 от 05.04.2007 года.</w:t>
      </w:r>
    </w:p>
    <w:p w:rsidR="009848CB" w:rsidRPr="00F672E5" w:rsidRDefault="009848CB" w:rsidP="000D3207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u w:val="single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ab/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1\8 доля в праве Жильникову Николаю Тихоновичу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 на основании протокола общего собрания от 04.03.1994 года, Постановления главы Администрации Ипатовск</w:t>
      </w:r>
      <w:r w:rsidRPr="00F672E5">
        <w:rPr>
          <w:rFonts w:ascii="Times New Roman" w:hAnsi="Times New Roman"/>
          <w:sz w:val="24"/>
          <w:szCs w:val="24"/>
          <w:lang w:eastAsia="ru-RU"/>
        </w:rPr>
        <w:t>о</w:t>
      </w:r>
      <w:r w:rsidRPr="00F672E5">
        <w:rPr>
          <w:rFonts w:ascii="Times New Roman" w:hAnsi="Times New Roman"/>
          <w:sz w:val="24"/>
          <w:szCs w:val="24"/>
          <w:lang w:eastAsia="ru-RU"/>
        </w:rPr>
        <w:t>го района №539 от 16.11.94 года, №204 от 27.06.02 года, соглашение об определении долей в праве общей долевой собственности на земельный участок для сельскохозяйс</w:t>
      </w:r>
      <w:r w:rsidRPr="00F672E5">
        <w:rPr>
          <w:rFonts w:ascii="Times New Roman" w:hAnsi="Times New Roman"/>
          <w:sz w:val="24"/>
          <w:szCs w:val="24"/>
          <w:lang w:eastAsia="ru-RU"/>
        </w:rPr>
        <w:t>т</w:t>
      </w:r>
      <w:r w:rsidRPr="00F672E5">
        <w:rPr>
          <w:rFonts w:ascii="Times New Roman" w:hAnsi="Times New Roman"/>
          <w:sz w:val="24"/>
          <w:szCs w:val="24"/>
          <w:lang w:eastAsia="ru-RU"/>
        </w:rPr>
        <w:t>венного производства из земель сельскохозяйственного назначения от 06.10.2005 года. Свидетельство на право собственности на землю №314597 от 23.05.1996 года, выданное комитетом по земельным ресурсам и землеустройству Ипатовского района. О чем в Едином государственном реестре прав на недвижимое имущество и сделок с ним 07.11.2005 года сделана запись регистрации №26-26-02\008\2005-69 и выдано свид</w:t>
      </w:r>
      <w:r w:rsidRPr="00F672E5">
        <w:rPr>
          <w:rFonts w:ascii="Times New Roman" w:hAnsi="Times New Roman"/>
          <w:sz w:val="24"/>
          <w:szCs w:val="24"/>
          <w:lang w:eastAsia="ru-RU"/>
        </w:rPr>
        <w:t>е</w:t>
      </w:r>
      <w:r w:rsidRPr="00F672E5">
        <w:rPr>
          <w:rFonts w:ascii="Times New Roman" w:hAnsi="Times New Roman"/>
          <w:sz w:val="24"/>
          <w:szCs w:val="24"/>
          <w:lang w:eastAsia="ru-RU"/>
        </w:rPr>
        <w:t>тельство о государственной регистрации права 26 АЕ №018597 от 05.04.2007 года.</w:t>
      </w:r>
    </w:p>
    <w:p w:rsidR="009848CB" w:rsidRPr="00F672E5" w:rsidRDefault="009848CB" w:rsidP="00122458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b/>
          <w:sz w:val="24"/>
          <w:szCs w:val="24"/>
          <w:lang w:eastAsia="ru-RU"/>
        </w:rPr>
        <w:t xml:space="preserve">3.  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Указанный земельный участок </w:t>
      </w:r>
      <w:r>
        <w:rPr>
          <w:rFonts w:ascii="Times New Roman" w:hAnsi="Times New Roman"/>
          <w:sz w:val="24"/>
          <w:szCs w:val="24"/>
          <w:lang w:eastAsia="ru-RU"/>
        </w:rPr>
        <w:t xml:space="preserve">согласно договора передается в 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аренду сроком на </w:t>
      </w:r>
      <w:r>
        <w:rPr>
          <w:rFonts w:ascii="Times New Roman" w:hAnsi="Times New Roman"/>
          <w:b/>
          <w:sz w:val="24"/>
          <w:szCs w:val="24"/>
          <w:lang w:eastAsia="ru-RU"/>
        </w:rPr>
        <w:t>10 лет</w:t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 xml:space="preserve">, то есть </w:t>
      </w:r>
      <w:r>
        <w:rPr>
          <w:rFonts w:ascii="Times New Roman" w:hAnsi="Times New Roman"/>
          <w:b/>
          <w:sz w:val="24"/>
          <w:szCs w:val="24"/>
          <w:lang w:eastAsia="ru-RU"/>
        </w:rPr>
        <w:t>до 20.06.2028</w:t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F672E5">
        <w:rPr>
          <w:rFonts w:ascii="Times New Roman" w:hAnsi="Times New Roman"/>
          <w:sz w:val="24"/>
          <w:szCs w:val="24"/>
          <w:lang w:eastAsia="ru-RU"/>
        </w:rPr>
        <w:t>.</w:t>
      </w:r>
    </w:p>
    <w:p w:rsidR="009848CB" w:rsidRPr="00F672E5" w:rsidRDefault="009848CB" w:rsidP="00122458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b/>
          <w:bCs/>
          <w:sz w:val="24"/>
          <w:szCs w:val="24"/>
          <w:lang w:eastAsia="ru-RU"/>
        </w:rPr>
        <w:t>4.</w:t>
      </w:r>
      <w:r w:rsidRPr="00F672E5">
        <w:rPr>
          <w:rFonts w:ascii="Times New Roman" w:hAnsi="Times New Roman"/>
          <w:sz w:val="24"/>
          <w:szCs w:val="24"/>
          <w:lang w:eastAsia="ru-RU"/>
        </w:rPr>
        <w:t>Арендная плата устанавливается в натуральном выражении за сельскохоз</w:t>
      </w:r>
      <w:r>
        <w:rPr>
          <w:rFonts w:ascii="Times New Roman" w:hAnsi="Times New Roman"/>
          <w:sz w:val="24"/>
          <w:szCs w:val="24"/>
          <w:lang w:eastAsia="ru-RU"/>
        </w:rPr>
        <w:t>яйственный год: зерно фуражное 2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000, </w:t>
      </w:r>
      <w:smartTag w:uri="urn:schemas-microsoft-com:office:smarttags" w:element="metricconverter">
        <w:smartTagPr>
          <w:attr w:name="ProductID" w:val="00 кг"/>
        </w:smartTagPr>
        <w:r w:rsidRPr="00F672E5">
          <w:rPr>
            <w:rFonts w:ascii="Times New Roman" w:hAnsi="Times New Roman"/>
            <w:sz w:val="24"/>
            <w:szCs w:val="24"/>
            <w:lang w:eastAsia="ru-RU"/>
          </w:rPr>
          <w:t>00 кг</w:t>
        </w:r>
      </w:smartTag>
      <w:r w:rsidRPr="00F672E5">
        <w:rPr>
          <w:rFonts w:ascii="Times New Roman" w:hAnsi="Times New Roman"/>
          <w:sz w:val="24"/>
          <w:szCs w:val="24"/>
          <w:lang w:eastAsia="ru-RU"/>
        </w:rPr>
        <w:t>, каждому Арендодателю.</w:t>
      </w:r>
    </w:p>
    <w:p w:rsidR="009848CB" w:rsidRPr="00F672E5" w:rsidRDefault="009848CB" w:rsidP="00122458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b/>
          <w:sz w:val="24"/>
          <w:szCs w:val="24"/>
          <w:lang w:eastAsia="ru-RU"/>
        </w:rPr>
        <w:t>4.1.</w:t>
      </w:r>
      <w:r w:rsidRPr="00F672E5">
        <w:rPr>
          <w:rFonts w:ascii="Times New Roman" w:hAnsi="Times New Roman"/>
          <w:sz w:val="24"/>
          <w:szCs w:val="24"/>
          <w:lang w:eastAsia="ru-RU"/>
        </w:rPr>
        <w:t>Арендная плата выплачивается до 01 ноября каждого сельскохозяйственного сез</w:t>
      </w:r>
      <w:r w:rsidRPr="00F672E5">
        <w:rPr>
          <w:rFonts w:ascii="Times New Roman" w:hAnsi="Times New Roman"/>
          <w:sz w:val="24"/>
          <w:szCs w:val="24"/>
          <w:lang w:eastAsia="ru-RU"/>
        </w:rPr>
        <w:t>о</w:t>
      </w:r>
      <w:r w:rsidRPr="00F672E5">
        <w:rPr>
          <w:rFonts w:ascii="Times New Roman" w:hAnsi="Times New Roman"/>
          <w:sz w:val="24"/>
          <w:szCs w:val="24"/>
          <w:lang w:eastAsia="ru-RU"/>
        </w:rPr>
        <w:t>на, начиная с 2018 года.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b/>
          <w:sz w:val="24"/>
          <w:szCs w:val="24"/>
          <w:lang w:eastAsia="ru-RU"/>
        </w:rPr>
        <w:t>5. Арендодатели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672E5">
        <w:rPr>
          <w:rFonts w:ascii="Times New Roman" w:hAnsi="Times New Roman"/>
          <w:sz w:val="24"/>
          <w:szCs w:val="24"/>
          <w:lang w:eastAsia="ru-RU"/>
        </w:rPr>
        <w:t>подтверждают, что на момент подписания настоящего договора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72E5">
        <w:rPr>
          <w:rFonts w:ascii="Times New Roman" w:hAnsi="Times New Roman"/>
          <w:sz w:val="24"/>
          <w:szCs w:val="24"/>
          <w:lang w:eastAsia="ru-RU"/>
        </w:rPr>
        <w:t>перед</w:t>
      </w:r>
      <w:r w:rsidRPr="00F672E5">
        <w:rPr>
          <w:rFonts w:ascii="Times New Roman" w:hAnsi="Times New Roman"/>
          <w:sz w:val="24"/>
          <w:szCs w:val="24"/>
          <w:lang w:eastAsia="ru-RU"/>
        </w:rPr>
        <w:t>а</w:t>
      </w:r>
      <w:r w:rsidRPr="00F672E5">
        <w:rPr>
          <w:rFonts w:ascii="Times New Roman" w:hAnsi="Times New Roman"/>
          <w:sz w:val="24"/>
          <w:szCs w:val="24"/>
          <w:lang w:eastAsia="ru-RU"/>
        </w:rPr>
        <w:t>ваемый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земельный участок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никому другому не передан, не обременен правами третьих лиц, о которых стороны не могли знать на момент подписания настоящего договора. 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72E5">
        <w:rPr>
          <w:rFonts w:ascii="Times New Roman" w:hAnsi="Times New Roman"/>
          <w:b/>
          <w:bCs/>
          <w:sz w:val="24"/>
          <w:szCs w:val="24"/>
          <w:lang w:eastAsia="ru-RU"/>
        </w:rPr>
        <w:t>6.</w:t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Права и обязанности сторон: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72E5">
        <w:rPr>
          <w:rFonts w:ascii="Times New Roman" w:hAnsi="Times New Roman"/>
          <w:b/>
          <w:sz w:val="24"/>
          <w:szCs w:val="24"/>
          <w:lang w:eastAsia="ru-RU"/>
        </w:rPr>
        <w:t>6.1. Арендодатели имеет право: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>6.2.Требовать досрочного расторжения договора при использовании земельного участка не по целевому назначению, а также при использовании способами приводящими к его порче, при не внесении арендной платы более чем за 2 сельскохозяйственный сезон.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>6.3 На беспрепятственный доступ на территорию участка с целью его осмотра на предмет соблюдения условий договора.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>6.4. На возмещение убытков причинённых ухудшением качества участка и экологической обстановки в результате хозяйственной деятельности арендатора, а так же по иным осн</w:t>
      </w:r>
      <w:r w:rsidRPr="00F672E5">
        <w:rPr>
          <w:rFonts w:ascii="Times New Roman" w:hAnsi="Times New Roman"/>
          <w:sz w:val="24"/>
          <w:szCs w:val="24"/>
          <w:lang w:eastAsia="ru-RU"/>
        </w:rPr>
        <w:t>о</w:t>
      </w:r>
      <w:r w:rsidRPr="00F672E5">
        <w:rPr>
          <w:rFonts w:ascii="Times New Roman" w:hAnsi="Times New Roman"/>
          <w:sz w:val="24"/>
          <w:szCs w:val="24"/>
          <w:lang w:eastAsia="ru-RU"/>
        </w:rPr>
        <w:t>ваниям, предусмотренных законодательством РФ.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b/>
          <w:sz w:val="24"/>
          <w:szCs w:val="24"/>
          <w:lang w:eastAsia="ru-RU"/>
        </w:rPr>
        <w:t>6.5. Арендодатели обязаны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>6.6. Выполнять в полном объеме условия договора.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>6.7.Передать земельный участок после подписания настоящего договора, без составления акта приема передачи.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6.8. За 6  месяцев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 до истечения срока аренды по договору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 арендодатели обязаны в пис</w:t>
      </w:r>
      <w:r w:rsidRPr="00F672E5">
        <w:rPr>
          <w:rFonts w:ascii="Times New Roman" w:hAnsi="Times New Roman"/>
          <w:sz w:val="24"/>
          <w:szCs w:val="24"/>
          <w:lang w:eastAsia="ru-RU"/>
        </w:rPr>
        <w:t>ь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менном виде уведомить Арендатора о прекращении действия договора аренды. В случае не поступления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письменного </w:t>
      </w:r>
      <w:r w:rsidRPr="00F672E5">
        <w:rPr>
          <w:rFonts w:ascii="Times New Roman" w:hAnsi="Times New Roman"/>
          <w:sz w:val="24"/>
          <w:szCs w:val="24"/>
          <w:lang w:eastAsia="ru-RU"/>
        </w:rPr>
        <w:t>уведомления о прекращении действия договора, договор аренды будет сч</w:t>
      </w:r>
      <w:r>
        <w:rPr>
          <w:rFonts w:ascii="Times New Roman" w:hAnsi="Times New Roman"/>
          <w:sz w:val="24"/>
          <w:szCs w:val="24"/>
          <w:lang w:eastAsia="ru-RU"/>
        </w:rPr>
        <w:t>итаться продленным на 10 лет.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72E5">
        <w:rPr>
          <w:rFonts w:ascii="Times New Roman" w:hAnsi="Times New Roman"/>
          <w:b/>
          <w:sz w:val="24"/>
          <w:szCs w:val="24"/>
          <w:lang w:eastAsia="ru-RU"/>
        </w:rPr>
        <w:t>7.Арендатор обязан: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>7.1 выполнять в полном объеме условия договора.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>7.2. использовать участок в соответствии с целевым назначением и разрешенным испол</w:t>
      </w:r>
      <w:r w:rsidRPr="00F672E5">
        <w:rPr>
          <w:rFonts w:ascii="Times New Roman" w:hAnsi="Times New Roman"/>
          <w:sz w:val="24"/>
          <w:szCs w:val="24"/>
          <w:lang w:eastAsia="ru-RU"/>
        </w:rPr>
        <w:t>ь</w:t>
      </w:r>
      <w:r w:rsidRPr="00F672E5">
        <w:rPr>
          <w:rFonts w:ascii="Times New Roman" w:hAnsi="Times New Roman"/>
          <w:sz w:val="24"/>
          <w:szCs w:val="24"/>
          <w:lang w:eastAsia="ru-RU"/>
        </w:rPr>
        <w:t>зованием.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>7.3. Уплачивать в соответствии с договором арендную плату.</w:t>
      </w:r>
    </w:p>
    <w:p w:rsidR="009848CB" w:rsidRPr="00F672E5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>7.4. не допускать действий, приводящих к ухудшению экологической обстановки на су</w:t>
      </w:r>
      <w:r w:rsidRPr="00F672E5">
        <w:rPr>
          <w:rFonts w:ascii="Times New Roman" w:hAnsi="Times New Roman"/>
          <w:sz w:val="24"/>
          <w:szCs w:val="24"/>
          <w:lang w:eastAsia="ru-RU"/>
        </w:rPr>
        <w:t>б</w:t>
      </w:r>
      <w:r w:rsidRPr="00F672E5">
        <w:rPr>
          <w:rFonts w:ascii="Times New Roman" w:hAnsi="Times New Roman"/>
          <w:sz w:val="24"/>
          <w:szCs w:val="24"/>
          <w:lang w:eastAsia="ru-RU"/>
        </w:rPr>
        <w:t>арендуемом участке и прилегающих к нему территориях.</w:t>
      </w:r>
    </w:p>
    <w:p w:rsidR="009848CB" w:rsidRPr="00F672E5" w:rsidRDefault="009848CB" w:rsidP="00B141C9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72E5">
        <w:rPr>
          <w:rFonts w:ascii="Times New Roman" w:hAnsi="Times New Roman"/>
          <w:b/>
          <w:bCs/>
          <w:sz w:val="24"/>
          <w:szCs w:val="24"/>
          <w:lang w:eastAsia="ru-RU"/>
        </w:rPr>
        <w:t>8.</w:t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Ответственность сторон:</w:t>
      </w:r>
    </w:p>
    <w:p w:rsidR="009848CB" w:rsidRPr="00F672E5" w:rsidRDefault="009848CB" w:rsidP="00B141C9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>8.1 За нарушение условий договора стороны несут ответственность предусмотренную законодательством РФ.</w:t>
      </w:r>
    </w:p>
    <w:p w:rsidR="009848CB" w:rsidRPr="00F672E5" w:rsidRDefault="009848CB" w:rsidP="00B141C9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>8.2. За нарушение срока внесения  арендной платы по договору арендатор выплачивает арендодателю пени из расчета 0,1% от размера невнесенной арендной платы за каждый день просрочки.</w:t>
      </w:r>
    </w:p>
    <w:p w:rsidR="009848CB" w:rsidRPr="00F672E5" w:rsidRDefault="009848CB" w:rsidP="00B141C9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>9. При прекращении договора аренды арендатор обязан вернуть участок Арендодателю в надлежащем состоянии.</w:t>
      </w:r>
    </w:p>
    <w:p w:rsidR="009848CB" w:rsidRPr="00F672E5" w:rsidRDefault="009848CB" w:rsidP="00B141C9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sz w:val="24"/>
          <w:szCs w:val="24"/>
          <w:lang w:eastAsia="ru-RU"/>
        </w:rPr>
        <w:t>9.1 Все споры между Сторонами, возникшие по договору, решаются в соответствии с законодательством РФ.</w:t>
      </w:r>
    </w:p>
    <w:p w:rsidR="009848CB" w:rsidRPr="00F672E5" w:rsidRDefault="009848CB" w:rsidP="00B141C9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72E5">
        <w:rPr>
          <w:rFonts w:ascii="Times New Roman" w:hAnsi="Times New Roman"/>
          <w:b/>
          <w:sz w:val="24"/>
          <w:szCs w:val="24"/>
          <w:lang w:eastAsia="ru-RU"/>
        </w:rPr>
        <w:t xml:space="preserve">10. </w:t>
      </w:r>
      <w:r w:rsidRPr="00F672E5">
        <w:rPr>
          <w:rFonts w:ascii="Times New Roman" w:hAnsi="Times New Roman"/>
          <w:sz w:val="24"/>
          <w:szCs w:val="24"/>
          <w:lang w:eastAsia="ru-RU"/>
        </w:rPr>
        <w:t>Договор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72E5">
        <w:rPr>
          <w:rFonts w:ascii="Times New Roman" w:hAnsi="Times New Roman"/>
          <w:sz w:val="24"/>
          <w:szCs w:val="24"/>
          <w:lang w:eastAsia="ru-RU"/>
        </w:rPr>
        <w:t>аренды земельного участка подлежит государственной регистрации в Управлении федеральной службы государственной регистрации, кадастра и картогр</w:t>
      </w:r>
      <w:r w:rsidRPr="00F672E5">
        <w:rPr>
          <w:rFonts w:ascii="Times New Roman" w:hAnsi="Times New Roman"/>
          <w:sz w:val="24"/>
          <w:szCs w:val="24"/>
          <w:lang w:eastAsia="ru-RU"/>
        </w:rPr>
        <w:t>а</w:t>
      </w:r>
      <w:r w:rsidRPr="00F672E5">
        <w:rPr>
          <w:rFonts w:ascii="Times New Roman" w:hAnsi="Times New Roman"/>
          <w:sz w:val="24"/>
          <w:szCs w:val="24"/>
          <w:lang w:eastAsia="ru-RU"/>
        </w:rPr>
        <w:t>фии по Ставропольскому краю.</w:t>
      </w:r>
    </w:p>
    <w:p w:rsidR="009848CB" w:rsidRPr="00F672E5" w:rsidRDefault="009848CB" w:rsidP="00B141C9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</w:rPr>
      </w:pPr>
      <w:r w:rsidRPr="00F672E5">
        <w:rPr>
          <w:rFonts w:ascii="Times New Roman" w:hAnsi="Times New Roman"/>
          <w:b/>
          <w:bCs/>
          <w:sz w:val="24"/>
          <w:szCs w:val="24"/>
          <w:lang w:eastAsia="ru-RU"/>
        </w:rPr>
        <w:t>11.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Расходы по заключению настоящего договора и регистрации перехода права аренды в Межмуниципальном отделе по Ипатовскому району и Апанасенковскому району </w:t>
      </w:r>
      <w:r w:rsidRPr="00F672E5">
        <w:rPr>
          <w:rFonts w:ascii="Times New Roman" w:hAnsi="Times New Roman"/>
          <w:bCs/>
          <w:sz w:val="24"/>
          <w:szCs w:val="24"/>
        </w:rPr>
        <w:t>Управления Федеральной службы государственной регистрации, кадастра и картогр</w:t>
      </w:r>
      <w:r w:rsidRPr="00F672E5">
        <w:rPr>
          <w:rFonts w:ascii="Times New Roman" w:hAnsi="Times New Roman"/>
          <w:bCs/>
          <w:sz w:val="24"/>
          <w:szCs w:val="24"/>
        </w:rPr>
        <w:t>а</w:t>
      </w:r>
      <w:r w:rsidRPr="00F672E5">
        <w:rPr>
          <w:rFonts w:ascii="Times New Roman" w:hAnsi="Times New Roman"/>
          <w:bCs/>
          <w:sz w:val="24"/>
          <w:szCs w:val="24"/>
        </w:rPr>
        <w:t>фии по</w:t>
      </w:r>
      <w:r w:rsidRPr="00F672E5">
        <w:rPr>
          <w:rFonts w:ascii="Times New Roman" w:hAnsi="Times New Roman"/>
          <w:sz w:val="24"/>
          <w:szCs w:val="24"/>
        </w:rPr>
        <w:t xml:space="preserve"> Ставропольскому краю 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уплачивает </w:t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арендатор.</w:t>
      </w:r>
    </w:p>
    <w:p w:rsidR="009848CB" w:rsidRPr="00F672E5" w:rsidRDefault="009848CB" w:rsidP="00B141C9">
      <w:pPr>
        <w:tabs>
          <w:tab w:val="left" w:pos="709"/>
          <w:tab w:val="left" w:pos="1494"/>
        </w:tabs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</w:rPr>
      </w:pPr>
      <w:r w:rsidRPr="00F672E5">
        <w:rPr>
          <w:rFonts w:ascii="Times New Roman" w:hAnsi="Times New Roman"/>
          <w:b/>
          <w:bCs/>
          <w:sz w:val="24"/>
          <w:szCs w:val="24"/>
          <w:lang w:eastAsia="ru-RU"/>
        </w:rPr>
        <w:t>12.</w:t>
      </w:r>
      <w:r w:rsidRPr="00F672E5">
        <w:rPr>
          <w:rFonts w:ascii="Times New Roman" w:hAnsi="Times New Roman"/>
          <w:sz w:val="24"/>
          <w:szCs w:val="24"/>
          <w:lang w:eastAsia="ru-RU"/>
        </w:rPr>
        <w:t xml:space="preserve"> Настоящий договор составлен в 10 экземплярах, по одному из  которых вручается «</w:t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Арендодателям</w:t>
      </w:r>
      <w:r w:rsidRPr="00F672E5">
        <w:rPr>
          <w:rFonts w:ascii="Times New Roman" w:hAnsi="Times New Roman"/>
          <w:sz w:val="24"/>
          <w:szCs w:val="24"/>
          <w:lang w:eastAsia="ru-RU"/>
        </w:rPr>
        <w:t>», второй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72E5">
        <w:rPr>
          <w:rFonts w:ascii="Times New Roman" w:hAnsi="Times New Roman"/>
          <w:sz w:val="24"/>
          <w:szCs w:val="24"/>
          <w:lang w:eastAsia="ru-RU"/>
        </w:rPr>
        <w:t>«А</w:t>
      </w:r>
      <w:r w:rsidRPr="00F672E5">
        <w:rPr>
          <w:rFonts w:ascii="Times New Roman" w:hAnsi="Times New Roman"/>
          <w:b/>
          <w:sz w:val="24"/>
          <w:szCs w:val="24"/>
          <w:lang w:eastAsia="ru-RU"/>
        </w:rPr>
        <w:t>рендатору</w:t>
      </w:r>
      <w:r w:rsidRPr="00F672E5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9848CB" w:rsidRPr="00EC6123" w:rsidRDefault="009848CB" w:rsidP="00485D44">
      <w:pPr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C6123">
        <w:rPr>
          <w:rFonts w:ascii="Times New Roman" w:hAnsi="Times New Roman"/>
          <w:b/>
          <w:bCs/>
          <w:sz w:val="24"/>
          <w:szCs w:val="24"/>
          <w:lang w:eastAsia="ru-RU"/>
        </w:rPr>
        <w:t>ПОДПИСИ СТОРОН:</w:t>
      </w:r>
    </w:p>
    <w:p w:rsidR="009848CB" w:rsidRPr="00EC6123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6123">
        <w:rPr>
          <w:rFonts w:ascii="Times New Roman" w:hAnsi="Times New Roman"/>
          <w:b/>
          <w:sz w:val="24"/>
          <w:szCs w:val="24"/>
          <w:lang w:eastAsia="ru-RU"/>
        </w:rPr>
        <w:t xml:space="preserve">Арендатор: </w:t>
      </w:r>
      <w:r w:rsidRPr="00EC6123">
        <w:rPr>
          <w:rFonts w:ascii="Times New Roman" w:hAnsi="Times New Roman"/>
          <w:sz w:val="24"/>
          <w:szCs w:val="24"/>
          <w:lang w:eastAsia="ru-RU"/>
        </w:rPr>
        <w:t>ИП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C6123">
        <w:rPr>
          <w:rFonts w:ascii="Times New Roman" w:hAnsi="Times New Roman"/>
          <w:sz w:val="24"/>
          <w:szCs w:val="24"/>
          <w:lang w:eastAsia="ru-RU"/>
        </w:rPr>
        <w:t>Писаренко Николай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C6123">
        <w:rPr>
          <w:rFonts w:ascii="Times New Roman" w:hAnsi="Times New Roman"/>
          <w:sz w:val="24"/>
          <w:szCs w:val="24"/>
          <w:lang w:eastAsia="ru-RU"/>
        </w:rPr>
        <w:t>Николаевич</w:t>
      </w:r>
    </w:p>
    <w:p w:rsidR="009848CB" w:rsidRPr="00EC6123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6123">
        <w:rPr>
          <w:rFonts w:ascii="Times New Roman" w:hAnsi="Times New Roman"/>
          <w:sz w:val="24"/>
          <w:szCs w:val="24"/>
          <w:lang w:eastAsia="ru-RU"/>
        </w:rPr>
        <w:t>Г. Ипатово ул. Орджоникидзе, 75 А кв.17 ИНН</w:t>
      </w:r>
      <w:r>
        <w:rPr>
          <w:rFonts w:ascii="Times New Roman" w:hAnsi="Times New Roman"/>
          <w:sz w:val="24"/>
          <w:szCs w:val="24"/>
          <w:lang w:eastAsia="ru-RU"/>
        </w:rPr>
        <w:t xml:space="preserve"> 260800218000</w:t>
      </w:r>
    </w:p>
    <w:p w:rsidR="009848CB" w:rsidRPr="00EC6123" w:rsidRDefault="009848CB" w:rsidP="0042715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C6123">
        <w:rPr>
          <w:rFonts w:ascii="Times New Roman" w:hAnsi="Times New Roman"/>
          <w:sz w:val="24"/>
          <w:szCs w:val="24"/>
          <w:lang w:eastAsia="ru-RU"/>
        </w:rPr>
        <w:t>Свидетельство серия 26 №003565106 от 15.09.2009 года</w:t>
      </w:r>
      <w:r w:rsidRPr="00EC6123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9848CB" w:rsidRPr="00EC6123" w:rsidRDefault="009848CB" w:rsidP="0042715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848CB" w:rsidRPr="00EC6123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6123">
        <w:rPr>
          <w:rFonts w:ascii="Times New Roman" w:hAnsi="Times New Roman"/>
          <w:b/>
          <w:sz w:val="24"/>
          <w:szCs w:val="24"/>
          <w:lang w:eastAsia="ru-RU"/>
        </w:rPr>
        <w:t>Арендодатели</w:t>
      </w:r>
      <w:r w:rsidRPr="00EC6123">
        <w:rPr>
          <w:rFonts w:ascii="Times New Roman" w:hAnsi="Times New Roman"/>
          <w:sz w:val="24"/>
          <w:szCs w:val="24"/>
          <w:lang w:eastAsia="ru-RU"/>
        </w:rPr>
        <w:t>:_____________________________________________________</w:t>
      </w:r>
    </w:p>
    <w:p w:rsidR="009848CB" w:rsidRPr="00EC6123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6123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</w:t>
      </w:r>
    </w:p>
    <w:p w:rsidR="009848CB" w:rsidRPr="00EC6123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6123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</w:t>
      </w:r>
    </w:p>
    <w:p w:rsidR="009848CB" w:rsidRPr="00EC6123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6123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</w:t>
      </w:r>
    </w:p>
    <w:p w:rsidR="009848CB" w:rsidRPr="00EC6123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6123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</w:t>
      </w:r>
    </w:p>
    <w:p w:rsidR="009848CB" w:rsidRDefault="009848CB" w:rsidP="004271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6123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</w:t>
      </w:r>
    </w:p>
    <w:p w:rsidR="009848CB" w:rsidRPr="00715ADA" w:rsidRDefault="009848CB" w:rsidP="004271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_____</w:t>
      </w:r>
    </w:p>
    <w:sectPr w:rsidR="009848CB" w:rsidRPr="00715ADA" w:rsidSect="000043F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C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DA3"/>
    <w:rsid w:val="000043F5"/>
    <w:rsid w:val="00005049"/>
    <w:rsid w:val="000079C9"/>
    <w:rsid w:val="000500A7"/>
    <w:rsid w:val="00074123"/>
    <w:rsid w:val="00075479"/>
    <w:rsid w:val="00085600"/>
    <w:rsid w:val="0008651F"/>
    <w:rsid w:val="000D3207"/>
    <w:rsid w:val="000E2702"/>
    <w:rsid w:val="000E3E24"/>
    <w:rsid w:val="000E7218"/>
    <w:rsid w:val="00113C10"/>
    <w:rsid w:val="00122458"/>
    <w:rsid w:val="0017491D"/>
    <w:rsid w:val="00190212"/>
    <w:rsid w:val="0019666E"/>
    <w:rsid w:val="001A4E2E"/>
    <w:rsid w:val="001B5ADA"/>
    <w:rsid w:val="001E59F6"/>
    <w:rsid w:val="001F0271"/>
    <w:rsid w:val="001F7423"/>
    <w:rsid w:val="00220B42"/>
    <w:rsid w:val="00277670"/>
    <w:rsid w:val="002C4081"/>
    <w:rsid w:val="002C4CC6"/>
    <w:rsid w:val="002F6044"/>
    <w:rsid w:val="00337D9B"/>
    <w:rsid w:val="00345986"/>
    <w:rsid w:val="00352B13"/>
    <w:rsid w:val="00355D1D"/>
    <w:rsid w:val="0037445F"/>
    <w:rsid w:val="00392106"/>
    <w:rsid w:val="00394459"/>
    <w:rsid w:val="00396C66"/>
    <w:rsid w:val="003A109E"/>
    <w:rsid w:val="003A6798"/>
    <w:rsid w:val="003C2A6F"/>
    <w:rsid w:val="003F039E"/>
    <w:rsid w:val="00417E4C"/>
    <w:rsid w:val="00425C43"/>
    <w:rsid w:val="0042715C"/>
    <w:rsid w:val="004600BE"/>
    <w:rsid w:val="004638B3"/>
    <w:rsid w:val="00483AD7"/>
    <w:rsid w:val="00485D44"/>
    <w:rsid w:val="0049726C"/>
    <w:rsid w:val="004A7120"/>
    <w:rsid w:val="004D3948"/>
    <w:rsid w:val="004F3D8F"/>
    <w:rsid w:val="004F4090"/>
    <w:rsid w:val="004F7231"/>
    <w:rsid w:val="00552D9D"/>
    <w:rsid w:val="00557DFA"/>
    <w:rsid w:val="00563C70"/>
    <w:rsid w:val="00566869"/>
    <w:rsid w:val="00571E0B"/>
    <w:rsid w:val="00575CF9"/>
    <w:rsid w:val="005C1F6E"/>
    <w:rsid w:val="005C2A00"/>
    <w:rsid w:val="005D7FB3"/>
    <w:rsid w:val="005E5A8E"/>
    <w:rsid w:val="005E7661"/>
    <w:rsid w:val="005F5E0E"/>
    <w:rsid w:val="00620CFA"/>
    <w:rsid w:val="00651D9C"/>
    <w:rsid w:val="006569A2"/>
    <w:rsid w:val="0067082F"/>
    <w:rsid w:val="00681E39"/>
    <w:rsid w:val="00683A3F"/>
    <w:rsid w:val="006923B0"/>
    <w:rsid w:val="006954DF"/>
    <w:rsid w:val="0069590E"/>
    <w:rsid w:val="0069656D"/>
    <w:rsid w:val="006E2286"/>
    <w:rsid w:val="00715ADA"/>
    <w:rsid w:val="0073588E"/>
    <w:rsid w:val="007716B9"/>
    <w:rsid w:val="00787E84"/>
    <w:rsid w:val="007A4040"/>
    <w:rsid w:val="007E5E15"/>
    <w:rsid w:val="0081337C"/>
    <w:rsid w:val="008248D1"/>
    <w:rsid w:val="008663E0"/>
    <w:rsid w:val="00890EB8"/>
    <w:rsid w:val="00895D95"/>
    <w:rsid w:val="008A0C5D"/>
    <w:rsid w:val="008B4DB7"/>
    <w:rsid w:val="008B6178"/>
    <w:rsid w:val="008B69E0"/>
    <w:rsid w:val="008D3927"/>
    <w:rsid w:val="008E033F"/>
    <w:rsid w:val="008E1FF1"/>
    <w:rsid w:val="008E4F7F"/>
    <w:rsid w:val="008F5973"/>
    <w:rsid w:val="00900513"/>
    <w:rsid w:val="0092078C"/>
    <w:rsid w:val="0093561C"/>
    <w:rsid w:val="00953CF3"/>
    <w:rsid w:val="0095721A"/>
    <w:rsid w:val="00980349"/>
    <w:rsid w:val="00981FA4"/>
    <w:rsid w:val="009848CB"/>
    <w:rsid w:val="009943E9"/>
    <w:rsid w:val="009C1A8E"/>
    <w:rsid w:val="009C7E3E"/>
    <w:rsid w:val="00A06A9C"/>
    <w:rsid w:val="00A35ED1"/>
    <w:rsid w:val="00A37FF3"/>
    <w:rsid w:val="00A47E83"/>
    <w:rsid w:val="00A557C9"/>
    <w:rsid w:val="00A77C3A"/>
    <w:rsid w:val="00A91665"/>
    <w:rsid w:val="00AA225B"/>
    <w:rsid w:val="00AB2490"/>
    <w:rsid w:val="00AC0EE5"/>
    <w:rsid w:val="00AD5D55"/>
    <w:rsid w:val="00B141C9"/>
    <w:rsid w:val="00B47113"/>
    <w:rsid w:val="00B56DA7"/>
    <w:rsid w:val="00B63DA3"/>
    <w:rsid w:val="00B746CF"/>
    <w:rsid w:val="00B84767"/>
    <w:rsid w:val="00BB693A"/>
    <w:rsid w:val="00C0580D"/>
    <w:rsid w:val="00C07F89"/>
    <w:rsid w:val="00C505D8"/>
    <w:rsid w:val="00C90260"/>
    <w:rsid w:val="00C909E1"/>
    <w:rsid w:val="00CC5466"/>
    <w:rsid w:val="00CC744F"/>
    <w:rsid w:val="00CD4AB9"/>
    <w:rsid w:val="00D3099A"/>
    <w:rsid w:val="00D71BF8"/>
    <w:rsid w:val="00D76462"/>
    <w:rsid w:val="00D84928"/>
    <w:rsid w:val="00DA3EA4"/>
    <w:rsid w:val="00DA7BF4"/>
    <w:rsid w:val="00DB11DE"/>
    <w:rsid w:val="00E00318"/>
    <w:rsid w:val="00E152DA"/>
    <w:rsid w:val="00E2675B"/>
    <w:rsid w:val="00E30710"/>
    <w:rsid w:val="00E45FA5"/>
    <w:rsid w:val="00E67DDE"/>
    <w:rsid w:val="00E72086"/>
    <w:rsid w:val="00E96E58"/>
    <w:rsid w:val="00EB4266"/>
    <w:rsid w:val="00EB77D4"/>
    <w:rsid w:val="00EC55E7"/>
    <w:rsid w:val="00EC6123"/>
    <w:rsid w:val="00EC6E23"/>
    <w:rsid w:val="00F059CA"/>
    <w:rsid w:val="00F1404A"/>
    <w:rsid w:val="00F37923"/>
    <w:rsid w:val="00F4401F"/>
    <w:rsid w:val="00F46497"/>
    <w:rsid w:val="00F56C0D"/>
    <w:rsid w:val="00F672E5"/>
    <w:rsid w:val="00F740C9"/>
    <w:rsid w:val="00F96CB4"/>
    <w:rsid w:val="00FB1BFC"/>
    <w:rsid w:val="00FE4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B1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92078C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04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38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4</Pages>
  <Words>2241</Words>
  <Characters>12776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Опер_7</dc:creator>
  <cp:keywords/>
  <dc:description/>
  <cp:lastModifiedBy>1</cp:lastModifiedBy>
  <cp:revision>10</cp:revision>
  <cp:lastPrinted>2018-06-28T16:20:00Z</cp:lastPrinted>
  <dcterms:created xsi:type="dcterms:W3CDTF">2018-06-19T07:44:00Z</dcterms:created>
  <dcterms:modified xsi:type="dcterms:W3CDTF">2018-06-28T16:20:00Z</dcterms:modified>
</cp:coreProperties>
</file>